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65393" w14:textId="77777777" w:rsidR="005178B0" w:rsidRPr="008E4247" w:rsidRDefault="005178B0" w:rsidP="00F97D17">
      <w:pPr>
        <w:spacing w:line="0" w:lineRule="atLeast"/>
      </w:pPr>
    </w:p>
    <w:p w14:paraId="6AD1119B" w14:textId="77777777" w:rsidR="00BB1E26" w:rsidRPr="008E4247" w:rsidRDefault="00BB1E26" w:rsidP="00F97D17">
      <w:pPr>
        <w:spacing w:line="0" w:lineRule="atLeast"/>
      </w:pPr>
    </w:p>
    <w:p w14:paraId="719D5407" w14:textId="58F7B6FB" w:rsidR="00BB1E26" w:rsidRPr="00C87E20" w:rsidRDefault="00152883" w:rsidP="00F97D17">
      <w:pPr>
        <w:tabs>
          <w:tab w:val="left" w:pos="993"/>
        </w:tabs>
        <w:spacing w:line="0" w:lineRule="atLeast"/>
      </w:pPr>
      <w:r w:rsidRPr="00732EAC">
        <w:t>Datum:</w:t>
      </w:r>
      <w:r w:rsidR="00D34666" w:rsidRPr="00732EAC">
        <w:t xml:space="preserve">  </w:t>
      </w:r>
      <w:r w:rsidR="00837C45" w:rsidRPr="00732EAC">
        <w:tab/>
      </w:r>
      <w:r w:rsidR="009D5345">
        <w:t xml:space="preserve">  </w:t>
      </w:r>
      <w:r w:rsidR="004865AF">
        <w:t>1</w:t>
      </w:r>
      <w:r w:rsidR="00DA2D21">
        <w:t>3</w:t>
      </w:r>
      <w:r w:rsidR="00E9754F" w:rsidRPr="00CB3043">
        <w:t xml:space="preserve">. </w:t>
      </w:r>
      <w:r w:rsidR="00DA2D21">
        <w:t>8</w:t>
      </w:r>
      <w:r w:rsidR="00FC18AB" w:rsidRPr="00CB3043">
        <w:t>. 2026</w:t>
      </w:r>
    </w:p>
    <w:p w14:paraId="3BAD7FF6" w14:textId="5D7814AE" w:rsidR="00BB1E26" w:rsidRPr="00732EAC" w:rsidRDefault="00152883" w:rsidP="00F97D17">
      <w:pPr>
        <w:tabs>
          <w:tab w:val="left" w:pos="993"/>
        </w:tabs>
        <w:spacing w:line="0" w:lineRule="atLeast"/>
      </w:pPr>
      <w:r w:rsidRPr="00C87E20">
        <w:t>Številka:</w:t>
      </w:r>
      <w:r w:rsidR="00837C45" w:rsidRPr="00C87E20">
        <w:tab/>
      </w:r>
      <w:r w:rsidR="00D34666" w:rsidRPr="00C87E20">
        <w:t xml:space="preserve">  </w:t>
      </w:r>
      <w:r w:rsidR="00F54FDD" w:rsidRPr="00C87E20">
        <w:t>430-</w:t>
      </w:r>
      <w:r w:rsidR="00E8195D" w:rsidRPr="00C87E20">
        <w:t>55</w:t>
      </w:r>
      <w:r w:rsidR="00F54FDD" w:rsidRPr="00C87E20">
        <w:t>/202</w:t>
      </w:r>
      <w:r w:rsidR="00E8195D" w:rsidRPr="00C87E20">
        <w:t>6</w:t>
      </w:r>
      <w:r w:rsidR="00F54FDD" w:rsidRPr="00C87E20">
        <w:t>-3130</w:t>
      </w:r>
      <w:r w:rsidR="00E8195D" w:rsidRPr="00C87E20">
        <w:t>-5</w:t>
      </w:r>
    </w:p>
    <w:p w14:paraId="66AE7FF9" w14:textId="350C114F" w:rsidR="00600AA9" w:rsidRPr="008E4247" w:rsidRDefault="00600AA9" w:rsidP="00F97D17">
      <w:pPr>
        <w:tabs>
          <w:tab w:val="left" w:pos="993"/>
        </w:tabs>
        <w:spacing w:line="0" w:lineRule="atLeast"/>
      </w:pPr>
      <w:r w:rsidRPr="00732EAC">
        <w:t>Oznaka JN:  NMV</w:t>
      </w:r>
      <w:r w:rsidR="00E8195D">
        <w:t>POK</w:t>
      </w:r>
      <w:r w:rsidRPr="00732EAC">
        <w:t>-</w:t>
      </w:r>
      <w:r w:rsidR="00E8195D">
        <w:t>4</w:t>
      </w:r>
      <w:r w:rsidRPr="00732EAC">
        <w:t>/202</w:t>
      </w:r>
      <w:r w:rsidR="00E8195D">
        <w:t>6</w:t>
      </w:r>
    </w:p>
    <w:p w14:paraId="10DF6E34" w14:textId="77777777" w:rsidR="00BB1E26" w:rsidRPr="008E4247" w:rsidRDefault="00BB1E26" w:rsidP="00F97D17">
      <w:pPr>
        <w:spacing w:line="0" w:lineRule="atLeast"/>
      </w:pPr>
    </w:p>
    <w:p w14:paraId="669383CD" w14:textId="77777777" w:rsidR="00BB1E26" w:rsidRPr="008E4247" w:rsidRDefault="00BB1E26" w:rsidP="00F97D17">
      <w:pPr>
        <w:spacing w:line="0" w:lineRule="atLeast"/>
      </w:pPr>
    </w:p>
    <w:p w14:paraId="4434312E" w14:textId="77777777" w:rsidR="00990C82" w:rsidRPr="00837C45" w:rsidRDefault="00990C82" w:rsidP="00F97D17">
      <w:pPr>
        <w:spacing w:line="0" w:lineRule="atLeast"/>
        <w:rPr>
          <w:sz w:val="52"/>
          <w:szCs w:val="52"/>
        </w:rPr>
      </w:pPr>
    </w:p>
    <w:p w14:paraId="214F8628" w14:textId="77777777" w:rsidR="00990C82" w:rsidRPr="00837C45" w:rsidRDefault="00990C82" w:rsidP="00F97D17">
      <w:pPr>
        <w:spacing w:line="0" w:lineRule="atLeast"/>
        <w:rPr>
          <w:sz w:val="52"/>
          <w:szCs w:val="52"/>
        </w:rPr>
      </w:pPr>
    </w:p>
    <w:p w14:paraId="02DA7B36" w14:textId="6681609B" w:rsidR="00990C82" w:rsidRDefault="00990C82" w:rsidP="00F97D17">
      <w:pPr>
        <w:spacing w:line="0" w:lineRule="atLeast"/>
        <w:rPr>
          <w:sz w:val="52"/>
          <w:szCs w:val="52"/>
        </w:rPr>
      </w:pPr>
    </w:p>
    <w:p w14:paraId="0C640E87" w14:textId="77777777" w:rsidR="00600AA9" w:rsidRPr="00837C45" w:rsidRDefault="00600AA9" w:rsidP="00F97D17">
      <w:pPr>
        <w:spacing w:line="0" w:lineRule="atLeast"/>
        <w:rPr>
          <w:sz w:val="52"/>
          <w:szCs w:val="52"/>
        </w:rPr>
      </w:pPr>
    </w:p>
    <w:p w14:paraId="12B56F75" w14:textId="1BE3240C" w:rsidR="00837C45" w:rsidRDefault="00152883" w:rsidP="00796D92">
      <w:pPr>
        <w:spacing w:line="0" w:lineRule="atLeast"/>
        <w:jc w:val="center"/>
        <w:rPr>
          <w:b/>
          <w:sz w:val="52"/>
          <w:szCs w:val="52"/>
        </w:rPr>
      </w:pPr>
      <w:r w:rsidRPr="008E4247">
        <w:rPr>
          <w:b/>
          <w:sz w:val="52"/>
          <w:szCs w:val="52"/>
        </w:rPr>
        <w:t>NAVODIL</w:t>
      </w:r>
      <w:r w:rsidR="003670E2">
        <w:rPr>
          <w:b/>
          <w:sz w:val="52"/>
          <w:szCs w:val="52"/>
        </w:rPr>
        <w:t>A</w:t>
      </w:r>
      <w:r w:rsidRPr="008E4247">
        <w:rPr>
          <w:b/>
          <w:sz w:val="52"/>
          <w:szCs w:val="52"/>
        </w:rPr>
        <w:t xml:space="preserve"> </w:t>
      </w:r>
      <w:r w:rsidR="002B598D">
        <w:rPr>
          <w:b/>
          <w:sz w:val="52"/>
          <w:szCs w:val="52"/>
        </w:rPr>
        <w:t>GOSPODARSKIM SUBJEKTOM</w:t>
      </w:r>
    </w:p>
    <w:p w14:paraId="55818EC2" w14:textId="5DAA2BD9" w:rsidR="00837C45" w:rsidRDefault="00152883" w:rsidP="00796D92">
      <w:pPr>
        <w:spacing w:line="0" w:lineRule="atLeast"/>
        <w:jc w:val="center"/>
        <w:rPr>
          <w:b/>
          <w:sz w:val="52"/>
          <w:szCs w:val="52"/>
        </w:rPr>
      </w:pPr>
      <w:r w:rsidRPr="008E4247">
        <w:rPr>
          <w:b/>
          <w:sz w:val="52"/>
          <w:szCs w:val="52"/>
        </w:rPr>
        <w:t>ZA PRIPRAVO PONUDBE</w:t>
      </w:r>
    </w:p>
    <w:p w14:paraId="664E7C3F" w14:textId="646107DC" w:rsidR="00837C45" w:rsidRDefault="00152883" w:rsidP="00796D92">
      <w:pPr>
        <w:spacing w:line="0" w:lineRule="atLeast"/>
        <w:jc w:val="center"/>
        <w:rPr>
          <w:b/>
          <w:sz w:val="52"/>
          <w:szCs w:val="52"/>
        </w:rPr>
      </w:pPr>
      <w:r w:rsidRPr="008E4247">
        <w:rPr>
          <w:b/>
          <w:sz w:val="52"/>
          <w:szCs w:val="52"/>
        </w:rPr>
        <w:t>ZA JAVNO NAROČILO</w:t>
      </w:r>
    </w:p>
    <w:p w14:paraId="6C015992" w14:textId="77777777" w:rsidR="00AE19C4" w:rsidRPr="00AE19C4" w:rsidRDefault="00AE19C4" w:rsidP="00796D92">
      <w:pPr>
        <w:spacing w:line="0" w:lineRule="atLeast"/>
        <w:jc w:val="center"/>
        <w:rPr>
          <w:b/>
          <w:sz w:val="52"/>
          <w:szCs w:val="52"/>
        </w:rPr>
      </w:pPr>
      <w:r w:rsidRPr="00AE19C4">
        <w:rPr>
          <w:b/>
          <w:sz w:val="52"/>
          <w:szCs w:val="52"/>
        </w:rPr>
        <w:t>PO POSTOPKU MALE VREDNOSTI Z OZNAKO</w:t>
      </w:r>
    </w:p>
    <w:p w14:paraId="0AD62A55" w14:textId="77777777" w:rsidR="00BB1E26" w:rsidRPr="008E4247" w:rsidRDefault="00BB1E26" w:rsidP="00796D92">
      <w:pPr>
        <w:spacing w:line="0" w:lineRule="atLeast"/>
        <w:jc w:val="center"/>
        <w:rPr>
          <w:b/>
          <w:sz w:val="52"/>
          <w:szCs w:val="52"/>
        </w:rPr>
      </w:pPr>
    </w:p>
    <w:p w14:paraId="5522AEC2" w14:textId="77777777" w:rsidR="00152883" w:rsidRPr="008E4247" w:rsidRDefault="00152883" w:rsidP="00796D92">
      <w:pPr>
        <w:spacing w:line="0" w:lineRule="atLeast"/>
        <w:jc w:val="center"/>
        <w:rPr>
          <w:b/>
          <w:sz w:val="52"/>
          <w:szCs w:val="52"/>
        </w:rPr>
      </w:pPr>
    </w:p>
    <w:p w14:paraId="2E9724F1" w14:textId="16AC72ED" w:rsidR="00BB1E26" w:rsidRPr="008E4247" w:rsidRDefault="00597736" w:rsidP="00796D92">
      <w:pPr>
        <w:spacing w:line="0" w:lineRule="atLeast"/>
        <w:jc w:val="center"/>
      </w:pPr>
      <w:r>
        <w:rPr>
          <w:b/>
          <w:sz w:val="52"/>
          <w:szCs w:val="52"/>
        </w:rPr>
        <w:t>NMV</w:t>
      </w:r>
      <w:r w:rsidR="00E8195D">
        <w:rPr>
          <w:b/>
          <w:sz w:val="52"/>
          <w:szCs w:val="52"/>
        </w:rPr>
        <w:t>POK</w:t>
      </w:r>
      <w:r w:rsidR="00C64159">
        <w:rPr>
          <w:b/>
          <w:sz w:val="52"/>
          <w:szCs w:val="52"/>
        </w:rPr>
        <w:t>-</w:t>
      </w:r>
      <w:r w:rsidR="00E8195D">
        <w:rPr>
          <w:b/>
          <w:sz w:val="52"/>
          <w:szCs w:val="52"/>
        </w:rPr>
        <w:t>4</w:t>
      </w:r>
      <w:r>
        <w:rPr>
          <w:b/>
          <w:sz w:val="52"/>
          <w:szCs w:val="52"/>
        </w:rPr>
        <w:t>/20</w:t>
      </w:r>
      <w:r w:rsidR="004A3091">
        <w:rPr>
          <w:b/>
          <w:sz w:val="52"/>
          <w:szCs w:val="52"/>
        </w:rPr>
        <w:t>2</w:t>
      </w:r>
      <w:r w:rsidR="00E8195D">
        <w:rPr>
          <w:b/>
          <w:sz w:val="52"/>
          <w:szCs w:val="52"/>
        </w:rPr>
        <w:t>6</w:t>
      </w:r>
    </w:p>
    <w:p w14:paraId="7770EA91" w14:textId="77777777" w:rsidR="00BB1E26" w:rsidRPr="008E4247" w:rsidRDefault="00BB1E26" w:rsidP="00F97D17">
      <w:pPr>
        <w:spacing w:line="0" w:lineRule="atLeast"/>
      </w:pPr>
    </w:p>
    <w:p w14:paraId="41E3C5A5" w14:textId="77777777" w:rsidR="00BB1E26" w:rsidRPr="008E4247" w:rsidRDefault="00BB1E26" w:rsidP="00F97D17">
      <w:pPr>
        <w:spacing w:line="0" w:lineRule="atLeast"/>
      </w:pPr>
    </w:p>
    <w:p w14:paraId="5A222647" w14:textId="77777777" w:rsidR="00BB1E26" w:rsidRPr="008E4247" w:rsidRDefault="00BB1E26" w:rsidP="00F97D17">
      <w:pPr>
        <w:spacing w:line="0" w:lineRule="atLeast"/>
      </w:pPr>
    </w:p>
    <w:p w14:paraId="6B235BBD" w14:textId="77777777" w:rsidR="00BB1E26" w:rsidRDefault="00BB1E26" w:rsidP="00F97D17">
      <w:pPr>
        <w:spacing w:line="0" w:lineRule="atLeast"/>
      </w:pPr>
    </w:p>
    <w:p w14:paraId="46835BB8" w14:textId="77777777" w:rsidR="007B3F52" w:rsidRDefault="007B3F52" w:rsidP="00F97D17">
      <w:pPr>
        <w:spacing w:line="0" w:lineRule="atLeast"/>
      </w:pPr>
    </w:p>
    <w:p w14:paraId="386277A3" w14:textId="77777777" w:rsidR="007B3F52" w:rsidRDefault="007B3F52" w:rsidP="00F97D17">
      <w:pPr>
        <w:spacing w:line="0" w:lineRule="atLeast"/>
      </w:pPr>
    </w:p>
    <w:p w14:paraId="3494813B" w14:textId="1EADAEB7" w:rsidR="007B3F52" w:rsidRDefault="007B6CE5" w:rsidP="007B6CE5">
      <w:pPr>
        <w:tabs>
          <w:tab w:val="left" w:pos="3948"/>
        </w:tabs>
        <w:spacing w:line="0" w:lineRule="atLeast"/>
      </w:pPr>
      <w:r>
        <w:tab/>
      </w:r>
    </w:p>
    <w:p w14:paraId="402E862E" w14:textId="77777777" w:rsidR="007B3F52" w:rsidRDefault="007B3F52" w:rsidP="00F97D17">
      <w:pPr>
        <w:spacing w:line="0" w:lineRule="atLeast"/>
      </w:pPr>
    </w:p>
    <w:p w14:paraId="53DE7311" w14:textId="77777777" w:rsidR="007B3F52" w:rsidRDefault="007B3F52" w:rsidP="00F97D17">
      <w:pPr>
        <w:spacing w:line="0" w:lineRule="atLeast"/>
      </w:pPr>
    </w:p>
    <w:p w14:paraId="17F143A5" w14:textId="77777777" w:rsidR="007B3F52" w:rsidRDefault="007B3F52" w:rsidP="00F97D17">
      <w:pPr>
        <w:spacing w:line="0" w:lineRule="atLeast"/>
      </w:pPr>
    </w:p>
    <w:p w14:paraId="1DBCDD12" w14:textId="300E7616" w:rsidR="007B3F52" w:rsidRDefault="007B3F52" w:rsidP="00F97D17">
      <w:pPr>
        <w:spacing w:line="0" w:lineRule="atLeast"/>
      </w:pPr>
    </w:p>
    <w:p w14:paraId="35D4F273" w14:textId="77777777" w:rsidR="00600AA9" w:rsidRDefault="00600AA9" w:rsidP="00F97D17">
      <w:pPr>
        <w:spacing w:line="0" w:lineRule="atLeast"/>
      </w:pPr>
    </w:p>
    <w:p w14:paraId="0994BC8E" w14:textId="531E583D" w:rsidR="00D65E75" w:rsidRPr="00A22DC4" w:rsidRDefault="009B3F0C" w:rsidP="00F97D17">
      <w:pPr>
        <w:pStyle w:val="NaslovTOC"/>
        <w:spacing w:before="0" w:line="0" w:lineRule="atLeast"/>
        <w:jc w:val="both"/>
        <w:rPr>
          <w:rFonts w:ascii="Arial" w:hAnsi="Arial" w:cs="Arial"/>
          <w:bCs w:val="0"/>
          <w:color w:val="auto"/>
          <w:sz w:val="20"/>
          <w:szCs w:val="20"/>
        </w:rPr>
      </w:pPr>
      <w:bookmarkStart w:id="0" w:name="_Toc336851729"/>
      <w:r w:rsidRPr="00A22DC4">
        <w:rPr>
          <w:rFonts w:ascii="Arial" w:hAnsi="Arial" w:cs="Arial"/>
          <w:bCs w:val="0"/>
          <w:color w:val="auto"/>
          <w:sz w:val="20"/>
          <w:szCs w:val="20"/>
        </w:rPr>
        <w:lastRenderedPageBreak/>
        <w:t>KAZALO</w:t>
      </w:r>
    </w:p>
    <w:p w14:paraId="4E2BF746" w14:textId="77777777" w:rsidR="00EE600C" w:rsidRPr="00A22DC4" w:rsidRDefault="00EE600C" w:rsidP="00A30FB7">
      <w:pPr>
        <w:spacing w:line="260" w:lineRule="exact"/>
        <w:rPr>
          <w:rFonts w:cs="Arial"/>
          <w:szCs w:val="20"/>
          <w:lang w:eastAsia="sl-SI"/>
        </w:rPr>
      </w:pPr>
    </w:p>
    <w:p w14:paraId="63E8C27A" w14:textId="722B89B6" w:rsidR="00E05462" w:rsidRPr="00E05462" w:rsidRDefault="009B3F0C" w:rsidP="00E05462">
      <w:pPr>
        <w:pStyle w:val="Kazalovsebine1"/>
        <w:rPr>
          <w:rFonts w:ascii="Arial" w:eastAsiaTheme="minorEastAsia" w:hAnsi="Arial" w:cstheme="minorBidi"/>
          <w:b w:val="0"/>
          <w:bCs w:val="0"/>
          <w:caps w:val="0"/>
          <w:noProof/>
          <w:kern w:val="2"/>
          <w:szCs w:val="24"/>
          <w:lang w:eastAsia="sl-SI"/>
          <w14:ligatures w14:val="standardContextual"/>
        </w:rPr>
      </w:pPr>
      <w:r w:rsidRPr="00E94C5A">
        <w:rPr>
          <w:rFonts w:ascii="Arial" w:hAnsi="Arial" w:cs="Arial"/>
        </w:rPr>
        <w:fldChar w:fldCharType="begin"/>
      </w:r>
      <w:r w:rsidRPr="00E94C5A">
        <w:rPr>
          <w:rFonts w:ascii="Arial" w:hAnsi="Arial" w:cs="Arial"/>
        </w:rPr>
        <w:instrText xml:space="preserve"> TOC \o "1-5" \h \z \u </w:instrText>
      </w:r>
      <w:r w:rsidRPr="00E94C5A">
        <w:rPr>
          <w:rFonts w:ascii="Arial" w:hAnsi="Arial" w:cs="Arial"/>
        </w:rPr>
        <w:fldChar w:fldCharType="separate"/>
      </w:r>
      <w:hyperlink w:anchor="_Toc224734194" w:history="1">
        <w:r w:rsidR="00E05462" w:rsidRPr="00E05462">
          <w:rPr>
            <w:rStyle w:val="Hiperpovezava"/>
            <w:rFonts w:ascii="Arial" w:hAnsi="Arial" w:cs="Arial"/>
            <w:noProof/>
          </w:rPr>
          <w:t>1.</w:t>
        </w:r>
        <w:r w:rsidR="00E05462" w:rsidRPr="00E05462">
          <w:rPr>
            <w:rFonts w:ascii="Arial" w:eastAsiaTheme="minorEastAsia" w:hAnsi="Arial" w:cstheme="minorBidi"/>
            <w:b w:val="0"/>
            <w:bCs w:val="0"/>
            <w:caps w:val="0"/>
            <w:noProof/>
            <w:kern w:val="2"/>
            <w:szCs w:val="24"/>
            <w:lang w:eastAsia="sl-SI"/>
            <w14:ligatures w14:val="standardContextual"/>
          </w:rPr>
          <w:tab/>
        </w:r>
        <w:r w:rsidR="00E05462" w:rsidRPr="00E05462">
          <w:rPr>
            <w:rStyle w:val="Hiperpovezava"/>
            <w:rFonts w:ascii="Arial" w:hAnsi="Arial" w:cs="Arial"/>
            <w:noProof/>
          </w:rPr>
          <w:t>NAROČNIK</w:t>
        </w:r>
        <w:r w:rsidR="00E05462" w:rsidRPr="00E05462">
          <w:rPr>
            <w:rFonts w:ascii="Arial" w:hAnsi="Arial"/>
            <w:noProof/>
            <w:webHidden/>
          </w:rPr>
          <w:tab/>
        </w:r>
        <w:r w:rsidR="00E05462" w:rsidRPr="00E05462">
          <w:rPr>
            <w:rFonts w:ascii="Arial" w:hAnsi="Arial"/>
            <w:noProof/>
            <w:webHidden/>
          </w:rPr>
          <w:fldChar w:fldCharType="begin"/>
        </w:r>
        <w:r w:rsidR="00E05462" w:rsidRPr="00E05462">
          <w:rPr>
            <w:rFonts w:ascii="Arial" w:hAnsi="Arial"/>
            <w:noProof/>
            <w:webHidden/>
          </w:rPr>
          <w:instrText xml:space="preserve"> PAGEREF _Toc224734194 \h </w:instrText>
        </w:r>
        <w:r w:rsidR="00E05462" w:rsidRPr="00E05462">
          <w:rPr>
            <w:rFonts w:ascii="Arial" w:hAnsi="Arial"/>
            <w:noProof/>
            <w:webHidden/>
          </w:rPr>
        </w:r>
        <w:r w:rsidR="00E05462" w:rsidRPr="00E05462">
          <w:rPr>
            <w:rFonts w:ascii="Arial" w:hAnsi="Arial"/>
            <w:noProof/>
            <w:webHidden/>
          </w:rPr>
          <w:fldChar w:fldCharType="separate"/>
        </w:r>
        <w:r w:rsidR="00CB3043">
          <w:rPr>
            <w:rFonts w:ascii="Arial" w:hAnsi="Arial"/>
            <w:noProof/>
            <w:webHidden/>
          </w:rPr>
          <w:t>3</w:t>
        </w:r>
        <w:r w:rsidR="00E05462" w:rsidRPr="00E05462">
          <w:rPr>
            <w:rFonts w:ascii="Arial" w:hAnsi="Arial"/>
            <w:noProof/>
            <w:webHidden/>
          </w:rPr>
          <w:fldChar w:fldCharType="end"/>
        </w:r>
      </w:hyperlink>
    </w:p>
    <w:p w14:paraId="7379BA21" w14:textId="0A52D8F9"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195" w:history="1">
        <w:r w:rsidRPr="00E05462">
          <w:rPr>
            <w:rStyle w:val="Hiperpovezava"/>
            <w:rFonts w:ascii="Arial" w:hAnsi="Arial" w:cs="Arial"/>
            <w:noProof/>
          </w:rPr>
          <w:t>2.</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OZNAKA IN PREDMET JAVNEGA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_Toc224734195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3</w:t>
        </w:r>
        <w:r w:rsidRPr="00E05462">
          <w:rPr>
            <w:rFonts w:ascii="Arial" w:hAnsi="Arial"/>
            <w:noProof/>
            <w:webHidden/>
          </w:rPr>
          <w:fldChar w:fldCharType="end"/>
        </w:r>
      </w:hyperlink>
    </w:p>
    <w:p w14:paraId="1FE66ED7" w14:textId="1FF42F70"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196" w:history="1">
        <w:r w:rsidRPr="00E05462">
          <w:rPr>
            <w:rStyle w:val="Hiperpovezava"/>
            <w:rFonts w:ascii="Arial" w:hAnsi="Arial" w:cs="Arial"/>
            <w:noProof/>
          </w:rPr>
          <w:t>3.</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NAČIN ODDAJE JAVNEGA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_Toc224734196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3</w:t>
        </w:r>
        <w:r w:rsidRPr="00E05462">
          <w:rPr>
            <w:rFonts w:ascii="Arial" w:hAnsi="Arial"/>
            <w:noProof/>
            <w:webHidden/>
          </w:rPr>
          <w:fldChar w:fldCharType="end"/>
        </w:r>
      </w:hyperlink>
    </w:p>
    <w:p w14:paraId="6636E27A" w14:textId="3680EBF5"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197" w:history="1">
        <w:r w:rsidRPr="00E05462">
          <w:rPr>
            <w:rStyle w:val="Hiperpovezava"/>
            <w:rFonts w:ascii="Arial" w:hAnsi="Arial" w:cs="Arial"/>
            <w:noProof/>
          </w:rPr>
          <w:t>4.</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rOK IN NAČIN PREDLOŽITVE PONUDBE</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_Toc224734197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3</w:t>
        </w:r>
        <w:r w:rsidRPr="00E05462">
          <w:rPr>
            <w:rFonts w:ascii="Arial" w:hAnsi="Arial"/>
            <w:noProof/>
            <w:webHidden/>
          </w:rPr>
          <w:fldChar w:fldCharType="end"/>
        </w:r>
      </w:hyperlink>
    </w:p>
    <w:p w14:paraId="629B613F" w14:textId="79B4ADFC"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198" w:history="1">
        <w:r w:rsidRPr="00E05462">
          <w:rPr>
            <w:rStyle w:val="Hiperpovezava"/>
            <w:rFonts w:ascii="Arial" w:hAnsi="Arial" w:cs="Arial"/>
            <w:noProof/>
          </w:rPr>
          <w:t>5.</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INFORMACIJE V ZVEZI Z ODPIRANJEM PONUDB</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_Toc224734198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4</w:t>
        </w:r>
        <w:r w:rsidRPr="00E05462">
          <w:rPr>
            <w:rFonts w:ascii="Arial" w:hAnsi="Arial"/>
            <w:noProof/>
            <w:webHidden/>
          </w:rPr>
          <w:fldChar w:fldCharType="end"/>
        </w:r>
      </w:hyperlink>
    </w:p>
    <w:p w14:paraId="7DEEA28C" w14:textId="1CF74716"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199" w:history="1">
        <w:r w:rsidRPr="00E05462">
          <w:rPr>
            <w:rStyle w:val="Hiperpovezava"/>
            <w:rFonts w:ascii="Arial" w:hAnsi="Arial" w:cs="Arial"/>
            <w:noProof/>
          </w:rPr>
          <w:t>6.</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PRAVNA PODLAGA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_Toc224734199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4</w:t>
        </w:r>
        <w:r w:rsidRPr="00E05462">
          <w:rPr>
            <w:rFonts w:ascii="Arial" w:hAnsi="Arial"/>
            <w:noProof/>
            <w:webHidden/>
          </w:rPr>
          <w:fldChar w:fldCharType="end"/>
        </w:r>
      </w:hyperlink>
    </w:p>
    <w:p w14:paraId="46DECDF2" w14:textId="4CDFCABF"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00" w:history="1">
        <w:r w:rsidRPr="00E05462">
          <w:rPr>
            <w:rStyle w:val="Hiperpovezava"/>
            <w:rFonts w:ascii="Arial" w:hAnsi="Arial" w:cs="Arial"/>
            <w:noProof/>
          </w:rPr>
          <w:t>7.</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TEMELJNA PRAVILA ZA DOSTOP, OBVESTILA IN POJASNILA DOKUMENTACIJE V ZVEZI Z ODDAJO JAVNEGA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_Toc224734200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5</w:t>
        </w:r>
        <w:r w:rsidRPr="00E05462">
          <w:rPr>
            <w:rFonts w:ascii="Arial" w:hAnsi="Arial"/>
            <w:noProof/>
            <w:webHidden/>
          </w:rPr>
          <w:fldChar w:fldCharType="end"/>
        </w:r>
      </w:hyperlink>
    </w:p>
    <w:p w14:paraId="6C8F84C5" w14:textId="0843B507"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01" w:history="1">
        <w:r w:rsidRPr="00E05462">
          <w:rPr>
            <w:rStyle w:val="Hiperpovezava"/>
          </w:rPr>
          <w:t>7.1</w:t>
        </w:r>
        <w:r w:rsidRPr="00E05462">
          <w:rPr>
            <w:rFonts w:eastAsiaTheme="minorEastAsia" w:cstheme="minorBidi"/>
            <w:kern w:val="2"/>
            <w:szCs w:val="24"/>
            <w:lang w:eastAsia="sl-SI"/>
            <w14:ligatures w14:val="standardContextual"/>
          </w:rPr>
          <w:tab/>
        </w:r>
        <w:r w:rsidRPr="00E05462">
          <w:rPr>
            <w:rStyle w:val="Hiperpovezava"/>
            <w:rFonts w:cs="Arial"/>
          </w:rPr>
          <w:t>Dostop do dokumentacije v zvezi z oddajo javnega naročila</w:t>
        </w:r>
        <w:r w:rsidRPr="00E05462">
          <w:rPr>
            <w:webHidden/>
          </w:rPr>
          <w:tab/>
        </w:r>
        <w:r w:rsidRPr="00E05462">
          <w:rPr>
            <w:webHidden/>
          </w:rPr>
          <w:fldChar w:fldCharType="begin"/>
        </w:r>
        <w:r w:rsidRPr="00E05462">
          <w:rPr>
            <w:webHidden/>
          </w:rPr>
          <w:instrText xml:space="preserve"> PAGEREF _Toc224734201 \h </w:instrText>
        </w:r>
        <w:r w:rsidRPr="00E05462">
          <w:rPr>
            <w:webHidden/>
          </w:rPr>
        </w:r>
        <w:r w:rsidRPr="00E05462">
          <w:rPr>
            <w:webHidden/>
          </w:rPr>
          <w:fldChar w:fldCharType="separate"/>
        </w:r>
        <w:r w:rsidR="00CB3043">
          <w:rPr>
            <w:webHidden/>
          </w:rPr>
          <w:t>5</w:t>
        </w:r>
        <w:r w:rsidRPr="00E05462">
          <w:rPr>
            <w:webHidden/>
          </w:rPr>
          <w:fldChar w:fldCharType="end"/>
        </w:r>
      </w:hyperlink>
    </w:p>
    <w:p w14:paraId="58E55AD2" w14:textId="75ECF411"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02" w:history="1">
        <w:r w:rsidRPr="00E05462">
          <w:rPr>
            <w:rStyle w:val="Hiperpovezava"/>
          </w:rPr>
          <w:t>7.2</w:t>
        </w:r>
        <w:r w:rsidRPr="00E05462">
          <w:rPr>
            <w:rFonts w:eastAsiaTheme="minorEastAsia" w:cstheme="minorBidi"/>
            <w:kern w:val="2"/>
            <w:szCs w:val="24"/>
            <w:lang w:eastAsia="sl-SI"/>
            <w14:ligatures w14:val="standardContextual"/>
          </w:rPr>
          <w:tab/>
        </w:r>
        <w:r w:rsidRPr="00E05462">
          <w:rPr>
            <w:rStyle w:val="Hiperpovezava"/>
            <w:rFonts w:cs="Arial"/>
          </w:rPr>
          <w:t>Obvestila in pojasnila v zvezi z dokumentacijo za oddajo javnega naročila</w:t>
        </w:r>
        <w:r w:rsidRPr="00E05462">
          <w:rPr>
            <w:webHidden/>
          </w:rPr>
          <w:tab/>
        </w:r>
        <w:r w:rsidRPr="00E05462">
          <w:rPr>
            <w:webHidden/>
          </w:rPr>
          <w:fldChar w:fldCharType="begin"/>
        </w:r>
        <w:r w:rsidRPr="00E05462">
          <w:rPr>
            <w:webHidden/>
          </w:rPr>
          <w:instrText xml:space="preserve"> PAGEREF _Toc224734202 \h </w:instrText>
        </w:r>
        <w:r w:rsidRPr="00E05462">
          <w:rPr>
            <w:webHidden/>
          </w:rPr>
        </w:r>
        <w:r w:rsidRPr="00E05462">
          <w:rPr>
            <w:webHidden/>
          </w:rPr>
          <w:fldChar w:fldCharType="separate"/>
        </w:r>
        <w:r w:rsidR="00CB3043">
          <w:rPr>
            <w:webHidden/>
          </w:rPr>
          <w:t>5</w:t>
        </w:r>
        <w:r w:rsidRPr="00E05462">
          <w:rPr>
            <w:webHidden/>
          </w:rPr>
          <w:fldChar w:fldCharType="end"/>
        </w:r>
      </w:hyperlink>
    </w:p>
    <w:p w14:paraId="71DA21CC" w14:textId="66F63887"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03" w:history="1">
        <w:r w:rsidRPr="00E05462">
          <w:rPr>
            <w:rStyle w:val="Hiperpovezava"/>
          </w:rPr>
          <w:t>7.3</w:t>
        </w:r>
        <w:r w:rsidRPr="00E05462">
          <w:rPr>
            <w:rFonts w:eastAsiaTheme="minorEastAsia" w:cstheme="minorBidi"/>
            <w:kern w:val="2"/>
            <w:szCs w:val="24"/>
            <w:lang w:eastAsia="sl-SI"/>
            <w14:ligatures w14:val="standardContextual"/>
          </w:rPr>
          <w:tab/>
        </w:r>
        <w:r w:rsidRPr="00E05462">
          <w:rPr>
            <w:rStyle w:val="Hiperpovezava"/>
            <w:rFonts w:cs="Arial"/>
          </w:rPr>
          <w:t>Neobvezen ogled</w:t>
        </w:r>
        <w:r w:rsidRPr="00E05462">
          <w:rPr>
            <w:webHidden/>
          </w:rPr>
          <w:tab/>
        </w:r>
        <w:r w:rsidRPr="00E05462">
          <w:rPr>
            <w:webHidden/>
          </w:rPr>
          <w:fldChar w:fldCharType="begin"/>
        </w:r>
        <w:r w:rsidRPr="00E05462">
          <w:rPr>
            <w:webHidden/>
          </w:rPr>
          <w:instrText xml:space="preserve"> PAGEREF _Toc224734203 \h </w:instrText>
        </w:r>
        <w:r w:rsidRPr="00E05462">
          <w:rPr>
            <w:webHidden/>
          </w:rPr>
        </w:r>
        <w:r w:rsidRPr="00E05462">
          <w:rPr>
            <w:webHidden/>
          </w:rPr>
          <w:fldChar w:fldCharType="separate"/>
        </w:r>
        <w:r w:rsidR="00CB3043">
          <w:rPr>
            <w:webHidden/>
          </w:rPr>
          <w:t>5</w:t>
        </w:r>
        <w:r w:rsidRPr="00E05462">
          <w:rPr>
            <w:webHidden/>
          </w:rPr>
          <w:fldChar w:fldCharType="end"/>
        </w:r>
      </w:hyperlink>
    </w:p>
    <w:p w14:paraId="584F8472" w14:textId="5A9A96FB"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04" w:history="1">
        <w:r w:rsidRPr="00E05462">
          <w:rPr>
            <w:rStyle w:val="Hiperpovezava"/>
            <w:rFonts w:ascii="Arial" w:hAnsi="Arial" w:cs="Arial"/>
            <w:noProof/>
          </w:rPr>
          <w:t>8.</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SESTAVA DOKUMENTACIJE V ZVEZI Z ODDAJO JAVNEGA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_Toc224734204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5</w:t>
        </w:r>
        <w:r w:rsidRPr="00E05462">
          <w:rPr>
            <w:rFonts w:ascii="Arial" w:hAnsi="Arial"/>
            <w:noProof/>
            <w:webHidden/>
          </w:rPr>
          <w:fldChar w:fldCharType="end"/>
        </w:r>
      </w:hyperlink>
    </w:p>
    <w:p w14:paraId="7D98F4A2" w14:textId="63599096"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05" w:history="1">
        <w:r w:rsidRPr="00E05462">
          <w:rPr>
            <w:rStyle w:val="Hiperpovezava"/>
            <w:rFonts w:ascii="Arial" w:hAnsi="Arial" w:cs="Arial"/>
            <w:noProof/>
          </w:rPr>
          <w:t>9.</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UGOTAVLJANJE SPOSOBNOSTI</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_Toc224734205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6</w:t>
        </w:r>
        <w:r w:rsidRPr="00E05462">
          <w:rPr>
            <w:rFonts w:ascii="Arial" w:hAnsi="Arial"/>
            <w:noProof/>
            <w:webHidden/>
          </w:rPr>
          <w:fldChar w:fldCharType="end"/>
        </w:r>
      </w:hyperlink>
    </w:p>
    <w:p w14:paraId="6FEDE847" w14:textId="1946F81F"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06" w:history="1">
        <w:r w:rsidRPr="00E05462">
          <w:rPr>
            <w:rStyle w:val="Hiperpovezava"/>
          </w:rPr>
          <w:t>9.1</w:t>
        </w:r>
        <w:r w:rsidRPr="00E05462">
          <w:rPr>
            <w:rFonts w:eastAsiaTheme="minorEastAsia" w:cstheme="minorBidi"/>
            <w:kern w:val="2"/>
            <w:szCs w:val="24"/>
            <w:lang w:eastAsia="sl-SI"/>
            <w14:ligatures w14:val="standardContextual"/>
          </w:rPr>
          <w:tab/>
        </w:r>
        <w:r w:rsidRPr="00E05462">
          <w:rPr>
            <w:rStyle w:val="Hiperpovezava"/>
          </w:rPr>
          <w:t>Ugotavljanje sposobnosti za sodelovanje v postopku oddaje javnega naročila in dokazila</w:t>
        </w:r>
        <w:r w:rsidRPr="00E05462">
          <w:rPr>
            <w:webHidden/>
          </w:rPr>
          <w:tab/>
        </w:r>
        <w:r w:rsidRPr="00E05462">
          <w:rPr>
            <w:webHidden/>
          </w:rPr>
          <w:fldChar w:fldCharType="begin"/>
        </w:r>
        <w:r w:rsidRPr="00E05462">
          <w:rPr>
            <w:webHidden/>
          </w:rPr>
          <w:instrText xml:space="preserve"> PAGEREF _Toc224734206 \h </w:instrText>
        </w:r>
        <w:r w:rsidRPr="00E05462">
          <w:rPr>
            <w:webHidden/>
          </w:rPr>
        </w:r>
        <w:r w:rsidRPr="00E05462">
          <w:rPr>
            <w:webHidden/>
          </w:rPr>
          <w:fldChar w:fldCharType="separate"/>
        </w:r>
        <w:r w:rsidR="00CB3043">
          <w:rPr>
            <w:webHidden/>
          </w:rPr>
          <w:t>6</w:t>
        </w:r>
        <w:r w:rsidRPr="00E05462">
          <w:rPr>
            <w:webHidden/>
          </w:rPr>
          <w:fldChar w:fldCharType="end"/>
        </w:r>
      </w:hyperlink>
    </w:p>
    <w:p w14:paraId="14F4EEB2" w14:textId="4AC3E9F2"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07" w:history="1">
        <w:r w:rsidRPr="00E05462">
          <w:rPr>
            <w:rStyle w:val="Hiperpovezava"/>
            <w:i/>
            <w14:scene3d>
              <w14:camera w14:prst="orthographicFront"/>
              <w14:lightRig w14:rig="threePt" w14:dir="t">
                <w14:rot w14:lat="0" w14:lon="0" w14:rev="0"/>
              </w14:lightRig>
            </w14:scene3d>
          </w:rPr>
          <w:t>9.1.1</w:t>
        </w:r>
        <w:r w:rsidRPr="00E05462">
          <w:rPr>
            <w:rFonts w:eastAsiaTheme="minorEastAsia" w:cstheme="minorBidi"/>
            <w:bCs w:val="0"/>
            <w:iCs w:val="0"/>
            <w:kern w:val="2"/>
            <w:szCs w:val="24"/>
            <w:lang w:eastAsia="sl-SI"/>
            <w14:ligatures w14:val="standardContextual"/>
          </w:rPr>
          <w:tab/>
        </w:r>
        <w:r w:rsidRPr="00E05462">
          <w:rPr>
            <w:rStyle w:val="Hiperpovezava"/>
            <w:i/>
          </w:rPr>
          <w:t>Razlogi za izključitev</w:t>
        </w:r>
        <w:r w:rsidRPr="00E05462">
          <w:rPr>
            <w:webHidden/>
          </w:rPr>
          <w:tab/>
        </w:r>
        <w:r w:rsidRPr="00E05462">
          <w:rPr>
            <w:webHidden/>
          </w:rPr>
          <w:fldChar w:fldCharType="begin"/>
        </w:r>
        <w:r w:rsidRPr="00E05462">
          <w:rPr>
            <w:webHidden/>
          </w:rPr>
          <w:instrText xml:space="preserve"> PAGEREF _Toc224734207 \h </w:instrText>
        </w:r>
        <w:r w:rsidRPr="00E05462">
          <w:rPr>
            <w:webHidden/>
          </w:rPr>
        </w:r>
        <w:r w:rsidRPr="00E05462">
          <w:rPr>
            <w:webHidden/>
          </w:rPr>
          <w:fldChar w:fldCharType="separate"/>
        </w:r>
        <w:r w:rsidR="00CB3043">
          <w:rPr>
            <w:webHidden/>
          </w:rPr>
          <w:t>6</w:t>
        </w:r>
        <w:r w:rsidRPr="00E05462">
          <w:rPr>
            <w:webHidden/>
          </w:rPr>
          <w:fldChar w:fldCharType="end"/>
        </w:r>
      </w:hyperlink>
    </w:p>
    <w:p w14:paraId="1375E2BB" w14:textId="08C2E4EA"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08" w:history="1">
        <w:r w:rsidRPr="00E05462">
          <w:rPr>
            <w:rStyle w:val="Hiperpovezava"/>
            <w:i/>
            <w:lang w:eastAsia="sl-SI"/>
            <w14:scene3d>
              <w14:camera w14:prst="orthographicFront"/>
              <w14:lightRig w14:rig="threePt" w14:dir="t">
                <w14:rot w14:lat="0" w14:lon="0" w14:rev="0"/>
              </w14:lightRig>
            </w14:scene3d>
          </w:rPr>
          <w:t>9.1.2</w:t>
        </w:r>
        <w:r w:rsidRPr="00E05462">
          <w:rPr>
            <w:rFonts w:eastAsiaTheme="minorEastAsia" w:cstheme="minorBidi"/>
            <w:bCs w:val="0"/>
            <w:iCs w:val="0"/>
            <w:kern w:val="2"/>
            <w:szCs w:val="24"/>
            <w:lang w:eastAsia="sl-SI"/>
            <w14:ligatures w14:val="standardContextual"/>
          </w:rPr>
          <w:tab/>
        </w:r>
        <w:r w:rsidRPr="00E05462">
          <w:rPr>
            <w:rStyle w:val="Hiperpovezava"/>
            <w:i/>
            <w:lang w:eastAsia="sl-SI"/>
          </w:rPr>
          <w:t>Tehnična sposobnost</w:t>
        </w:r>
        <w:r w:rsidRPr="00E05462">
          <w:rPr>
            <w:webHidden/>
          </w:rPr>
          <w:tab/>
        </w:r>
        <w:r w:rsidRPr="00E05462">
          <w:rPr>
            <w:webHidden/>
          </w:rPr>
          <w:fldChar w:fldCharType="begin"/>
        </w:r>
        <w:r w:rsidRPr="00E05462">
          <w:rPr>
            <w:webHidden/>
          </w:rPr>
          <w:instrText xml:space="preserve"> PAGEREF _Toc224734208 \h </w:instrText>
        </w:r>
        <w:r w:rsidRPr="00E05462">
          <w:rPr>
            <w:webHidden/>
          </w:rPr>
        </w:r>
        <w:r w:rsidRPr="00E05462">
          <w:rPr>
            <w:webHidden/>
          </w:rPr>
          <w:fldChar w:fldCharType="separate"/>
        </w:r>
        <w:r w:rsidR="00CB3043">
          <w:rPr>
            <w:webHidden/>
          </w:rPr>
          <w:t>8</w:t>
        </w:r>
        <w:r w:rsidRPr="00E05462">
          <w:rPr>
            <w:webHidden/>
          </w:rPr>
          <w:fldChar w:fldCharType="end"/>
        </w:r>
      </w:hyperlink>
    </w:p>
    <w:p w14:paraId="2C87DF06" w14:textId="05F56661"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09" w:history="1">
        <w:r w:rsidRPr="00E05462">
          <w:rPr>
            <w:rStyle w:val="Hiperpovezava"/>
            <w:rFonts w:ascii="Arial" w:hAnsi="Arial" w:cs="Arial"/>
            <w:noProof/>
          </w:rPr>
          <w:t>10.</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merilO</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_Toc224734209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8</w:t>
        </w:r>
        <w:r w:rsidRPr="00E05462">
          <w:rPr>
            <w:rFonts w:ascii="Arial" w:hAnsi="Arial"/>
            <w:noProof/>
            <w:webHidden/>
          </w:rPr>
          <w:fldChar w:fldCharType="end"/>
        </w:r>
      </w:hyperlink>
    </w:p>
    <w:p w14:paraId="7383C0C5" w14:textId="7BC04F3C"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10" w:history="1">
        <w:r w:rsidRPr="00E05462">
          <w:rPr>
            <w:rStyle w:val="Hiperpovezava"/>
            <w:rFonts w:ascii="Arial" w:hAnsi="Arial" w:cs="Arial"/>
            <w:noProof/>
          </w:rPr>
          <w:t>11.</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ponudba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_Toc224734210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9</w:t>
        </w:r>
        <w:r w:rsidRPr="00E05462">
          <w:rPr>
            <w:rFonts w:ascii="Arial" w:hAnsi="Arial"/>
            <w:noProof/>
            <w:webHidden/>
          </w:rPr>
          <w:fldChar w:fldCharType="end"/>
        </w:r>
      </w:hyperlink>
    </w:p>
    <w:p w14:paraId="20872C5F" w14:textId="675A81F7"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11" w:history="1">
        <w:r w:rsidRPr="00E05462">
          <w:rPr>
            <w:rStyle w:val="Hiperpovezava"/>
          </w:rPr>
          <w:t>11.1</w:t>
        </w:r>
        <w:r w:rsidRPr="00E05462">
          <w:rPr>
            <w:rFonts w:eastAsiaTheme="minorEastAsia" w:cstheme="minorBidi"/>
            <w:kern w:val="2"/>
            <w:szCs w:val="24"/>
            <w:lang w:eastAsia="sl-SI"/>
            <w14:ligatures w14:val="standardContextual"/>
          </w:rPr>
          <w:tab/>
        </w:r>
        <w:r w:rsidRPr="00E05462">
          <w:rPr>
            <w:rStyle w:val="Hiperpovezava"/>
          </w:rPr>
          <w:t>Ponudbena dokumentacija</w:t>
        </w:r>
        <w:r w:rsidRPr="00E05462">
          <w:rPr>
            <w:webHidden/>
          </w:rPr>
          <w:tab/>
        </w:r>
        <w:r w:rsidRPr="00E05462">
          <w:rPr>
            <w:webHidden/>
          </w:rPr>
          <w:fldChar w:fldCharType="begin"/>
        </w:r>
        <w:r w:rsidRPr="00E05462">
          <w:rPr>
            <w:webHidden/>
          </w:rPr>
          <w:instrText xml:space="preserve"> PAGEREF _Toc224734211 \h </w:instrText>
        </w:r>
        <w:r w:rsidRPr="00E05462">
          <w:rPr>
            <w:webHidden/>
          </w:rPr>
        </w:r>
        <w:r w:rsidRPr="00E05462">
          <w:rPr>
            <w:webHidden/>
          </w:rPr>
          <w:fldChar w:fldCharType="separate"/>
        </w:r>
        <w:r w:rsidR="00CB3043">
          <w:rPr>
            <w:webHidden/>
          </w:rPr>
          <w:t>9</w:t>
        </w:r>
        <w:r w:rsidRPr="00E05462">
          <w:rPr>
            <w:webHidden/>
          </w:rPr>
          <w:fldChar w:fldCharType="end"/>
        </w:r>
      </w:hyperlink>
    </w:p>
    <w:p w14:paraId="7CBDF414" w14:textId="0849C4C5"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12" w:history="1">
        <w:r w:rsidRPr="00E05462">
          <w:rPr>
            <w:rStyle w:val="Hiperpovezava"/>
          </w:rPr>
          <w:t>11.2</w:t>
        </w:r>
        <w:r w:rsidRPr="00E05462">
          <w:rPr>
            <w:rFonts w:eastAsiaTheme="minorEastAsia" w:cstheme="minorBidi"/>
            <w:kern w:val="2"/>
            <w:szCs w:val="24"/>
            <w:lang w:eastAsia="sl-SI"/>
            <w14:ligatures w14:val="standardContextual"/>
          </w:rPr>
          <w:tab/>
        </w:r>
        <w:r w:rsidRPr="00E05462">
          <w:rPr>
            <w:rStyle w:val="Hiperpovezava"/>
          </w:rPr>
          <w:t>Sestavljanje ponudbe</w:t>
        </w:r>
        <w:r w:rsidRPr="00E05462">
          <w:rPr>
            <w:webHidden/>
          </w:rPr>
          <w:tab/>
        </w:r>
        <w:r w:rsidRPr="00E05462">
          <w:rPr>
            <w:webHidden/>
          </w:rPr>
          <w:fldChar w:fldCharType="begin"/>
        </w:r>
        <w:r w:rsidRPr="00E05462">
          <w:rPr>
            <w:webHidden/>
          </w:rPr>
          <w:instrText xml:space="preserve"> PAGEREF _Toc224734212 \h </w:instrText>
        </w:r>
        <w:r w:rsidRPr="00E05462">
          <w:rPr>
            <w:webHidden/>
          </w:rPr>
        </w:r>
        <w:r w:rsidRPr="00E05462">
          <w:rPr>
            <w:webHidden/>
          </w:rPr>
          <w:fldChar w:fldCharType="separate"/>
        </w:r>
        <w:r w:rsidR="00CB3043">
          <w:rPr>
            <w:webHidden/>
          </w:rPr>
          <w:t>10</w:t>
        </w:r>
        <w:r w:rsidRPr="00E05462">
          <w:rPr>
            <w:webHidden/>
          </w:rPr>
          <w:fldChar w:fldCharType="end"/>
        </w:r>
      </w:hyperlink>
    </w:p>
    <w:p w14:paraId="1E498C9E" w14:textId="7EF6CF9D"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13" w:history="1">
        <w:r w:rsidRPr="00E05462">
          <w:rPr>
            <w:rStyle w:val="Hiperpovezava"/>
            <w:i/>
            <w14:scene3d>
              <w14:camera w14:prst="orthographicFront"/>
              <w14:lightRig w14:rig="threePt" w14:dir="t">
                <w14:rot w14:lat="0" w14:lon="0" w14:rev="0"/>
              </w14:lightRig>
            </w14:scene3d>
          </w:rPr>
          <w:t>11.2.1</w:t>
        </w:r>
        <w:r w:rsidRPr="00E05462">
          <w:rPr>
            <w:rFonts w:eastAsiaTheme="minorEastAsia" w:cstheme="minorBidi"/>
            <w:bCs w:val="0"/>
            <w:iCs w:val="0"/>
            <w:kern w:val="2"/>
            <w:szCs w:val="24"/>
            <w:lang w:eastAsia="sl-SI"/>
            <w14:ligatures w14:val="standardContextual"/>
          </w:rPr>
          <w:tab/>
        </w:r>
        <w:r w:rsidRPr="00E05462">
          <w:rPr>
            <w:rStyle w:val="Hiperpovezava"/>
            <w:i/>
          </w:rPr>
          <w:t>Obrazec »Predračun - rekapitulacija« in obrazec »Predračun – popis del«</w:t>
        </w:r>
        <w:r w:rsidRPr="00E05462">
          <w:rPr>
            <w:webHidden/>
          </w:rPr>
          <w:tab/>
        </w:r>
        <w:r w:rsidRPr="00E05462">
          <w:rPr>
            <w:webHidden/>
          </w:rPr>
          <w:fldChar w:fldCharType="begin"/>
        </w:r>
        <w:r w:rsidRPr="00E05462">
          <w:rPr>
            <w:webHidden/>
          </w:rPr>
          <w:instrText xml:space="preserve"> PAGEREF _Toc224734213 \h </w:instrText>
        </w:r>
        <w:r w:rsidRPr="00E05462">
          <w:rPr>
            <w:webHidden/>
          </w:rPr>
        </w:r>
        <w:r w:rsidRPr="00E05462">
          <w:rPr>
            <w:webHidden/>
          </w:rPr>
          <w:fldChar w:fldCharType="separate"/>
        </w:r>
        <w:r w:rsidR="00CB3043">
          <w:rPr>
            <w:webHidden/>
          </w:rPr>
          <w:t>10</w:t>
        </w:r>
        <w:r w:rsidRPr="00E05462">
          <w:rPr>
            <w:webHidden/>
          </w:rPr>
          <w:fldChar w:fldCharType="end"/>
        </w:r>
      </w:hyperlink>
    </w:p>
    <w:p w14:paraId="06A44BDD" w14:textId="3FDB9F75"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14" w:history="1">
        <w:r w:rsidRPr="00E05462">
          <w:rPr>
            <w:rStyle w:val="Hiperpovezava"/>
            <w:i/>
            <w14:scene3d>
              <w14:camera w14:prst="orthographicFront"/>
              <w14:lightRig w14:rig="threePt" w14:dir="t">
                <w14:rot w14:lat="0" w14:lon="0" w14:rev="0"/>
              </w14:lightRig>
            </w14:scene3d>
          </w:rPr>
          <w:t>11.2.2</w:t>
        </w:r>
        <w:r w:rsidRPr="00E05462">
          <w:rPr>
            <w:rFonts w:eastAsiaTheme="minorEastAsia" w:cstheme="minorBidi"/>
            <w:bCs w:val="0"/>
            <w:iCs w:val="0"/>
            <w:kern w:val="2"/>
            <w:szCs w:val="24"/>
            <w:lang w:eastAsia="sl-SI"/>
            <w14:ligatures w14:val="standardContextual"/>
          </w:rPr>
          <w:tab/>
        </w:r>
        <w:r w:rsidRPr="00E05462">
          <w:rPr>
            <w:rStyle w:val="Hiperpovezava"/>
            <w:i/>
          </w:rPr>
          <w:t>Obrazec »Izjava za ponudnika«</w:t>
        </w:r>
        <w:r w:rsidRPr="00E05462">
          <w:rPr>
            <w:webHidden/>
          </w:rPr>
          <w:tab/>
        </w:r>
        <w:r w:rsidRPr="00E05462">
          <w:rPr>
            <w:webHidden/>
          </w:rPr>
          <w:fldChar w:fldCharType="begin"/>
        </w:r>
        <w:r w:rsidRPr="00E05462">
          <w:rPr>
            <w:webHidden/>
          </w:rPr>
          <w:instrText xml:space="preserve"> PAGEREF _Toc224734214 \h </w:instrText>
        </w:r>
        <w:r w:rsidRPr="00E05462">
          <w:rPr>
            <w:webHidden/>
          </w:rPr>
        </w:r>
        <w:r w:rsidRPr="00E05462">
          <w:rPr>
            <w:webHidden/>
          </w:rPr>
          <w:fldChar w:fldCharType="separate"/>
        </w:r>
        <w:r w:rsidR="00CB3043">
          <w:rPr>
            <w:webHidden/>
          </w:rPr>
          <w:t>11</w:t>
        </w:r>
        <w:r w:rsidRPr="00E05462">
          <w:rPr>
            <w:webHidden/>
          </w:rPr>
          <w:fldChar w:fldCharType="end"/>
        </w:r>
      </w:hyperlink>
    </w:p>
    <w:p w14:paraId="67FF152E" w14:textId="78CFAAFF"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15" w:history="1">
        <w:r w:rsidRPr="00E05462">
          <w:rPr>
            <w:rStyle w:val="Hiperpovezava"/>
            <w:i/>
            <w14:scene3d>
              <w14:camera w14:prst="orthographicFront"/>
              <w14:lightRig w14:rig="threePt" w14:dir="t">
                <w14:rot w14:lat="0" w14:lon="0" w14:rev="0"/>
              </w14:lightRig>
            </w14:scene3d>
          </w:rPr>
          <w:t>11.2.3</w:t>
        </w:r>
        <w:r w:rsidRPr="00E05462">
          <w:rPr>
            <w:rFonts w:eastAsiaTheme="minorEastAsia" w:cstheme="minorBidi"/>
            <w:bCs w:val="0"/>
            <w:iCs w:val="0"/>
            <w:kern w:val="2"/>
            <w:szCs w:val="24"/>
            <w:lang w:eastAsia="sl-SI"/>
            <w14:ligatures w14:val="standardContextual"/>
          </w:rPr>
          <w:tab/>
        </w:r>
        <w:r w:rsidRPr="00E05462">
          <w:rPr>
            <w:rStyle w:val="Hiperpovezava"/>
            <w:i/>
          </w:rPr>
          <w:t>Drugi dokumenti ponudbe</w:t>
        </w:r>
        <w:r w:rsidRPr="00E05462">
          <w:rPr>
            <w:webHidden/>
          </w:rPr>
          <w:tab/>
        </w:r>
        <w:r w:rsidRPr="00E05462">
          <w:rPr>
            <w:webHidden/>
          </w:rPr>
          <w:fldChar w:fldCharType="begin"/>
        </w:r>
        <w:r w:rsidRPr="00E05462">
          <w:rPr>
            <w:webHidden/>
          </w:rPr>
          <w:instrText xml:space="preserve"> PAGEREF _Toc224734215 \h </w:instrText>
        </w:r>
        <w:r w:rsidRPr="00E05462">
          <w:rPr>
            <w:webHidden/>
          </w:rPr>
        </w:r>
        <w:r w:rsidRPr="00E05462">
          <w:rPr>
            <w:webHidden/>
          </w:rPr>
          <w:fldChar w:fldCharType="separate"/>
        </w:r>
        <w:r w:rsidR="00CB3043">
          <w:rPr>
            <w:webHidden/>
          </w:rPr>
          <w:t>11</w:t>
        </w:r>
        <w:r w:rsidRPr="00E05462">
          <w:rPr>
            <w:webHidden/>
          </w:rPr>
          <w:fldChar w:fldCharType="end"/>
        </w:r>
      </w:hyperlink>
    </w:p>
    <w:p w14:paraId="3FDC72E2" w14:textId="532C5614" w:rsidR="00E05462" w:rsidRPr="00E05462" w:rsidRDefault="00E05462" w:rsidP="00E05462">
      <w:pPr>
        <w:pStyle w:val="Kazalovsebine4"/>
        <w:tabs>
          <w:tab w:val="left" w:pos="1600"/>
          <w:tab w:val="right" w:leader="dot" w:pos="8918"/>
        </w:tabs>
        <w:spacing w:line="260" w:lineRule="exact"/>
        <w:rPr>
          <w:rFonts w:ascii="Arial" w:eastAsiaTheme="minorEastAsia" w:hAnsi="Arial" w:cstheme="minorBidi"/>
          <w:b w:val="0"/>
          <w:bCs/>
          <w:i w:val="0"/>
          <w:noProof/>
          <w:kern w:val="2"/>
          <w:sz w:val="20"/>
          <w:szCs w:val="24"/>
          <w:lang w:eastAsia="sl-SI"/>
          <w14:ligatures w14:val="standardContextual"/>
        </w:rPr>
      </w:pPr>
      <w:hyperlink w:anchor="_Toc224734216" w:history="1">
        <w:r w:rsidRPr="00E05462">
          <w:rPr>
            <w:rStyle w:val="Hiperpovezava"/>
            <w:rFonts w:ascii="Arial" w:hAnsi="Arial"/>
            <w:b w:val="0"/>
            <w:bCs/>
            <w:noProof/>
            <w:sz w:val="20"/>
          </w:rPr>
          <w:t>11.2.3.1</w:t>
        </w:r>
        <w:r w:rsidRPr="00E05462">
          <w:rPr>
            <w:rFonts w:ascii="Arial" w:eastAsiaTheme="minorEastAsia" w:hAnsi="Arial" w:cstheme="minorBidi"/>
            <w:b w:val="0"/>
            <w:bCs/>
            <w:i w:val="0"/>
            <w:noProof/>
            <w:kern w:val="2"/>
            <w:sz w:val="20"/>
            <w:szCs w:val="24"/>
            <w:lang w:eastAsia="sl-SI"/>
            <w14:ligatures w14:val="standardContextual"/>
          </w:rPr>
          <w:tab/>
        </w:r>
        <w:r w:rsidRPr="00E05462">
          <w:rPr>
            <w:rStyle w:val="Hiperpovezava"/>
            <w:rFonts w:ascii="Arial" w:hAnsi="Arial"/>
            <w:b w:val="0"/>
            <w:bCs/>
            <w:noProof/>
            <w:sz w:val="20"/>
          </w:rPr>
          <w:t>Obrazec »Prijava«</w:t>
        </w:r>
        <w:r w:rsidRPr="00E05462">
          <w:rPr>
            <w:rFonts w:ascii="Arial" w:hAnsi="Arial"/>
            <w:b w:val="0"/>
            <w:bCs/>
            <w:noProof/>
            <w:webHidden/>
            <w:sz w:val="20"/>
          </w:rPr>
          <w:tab/>
        </w:r>
        <w:r w:rsidRPr="00E05462">
          <w:rPr>
            <w:rFonts w:ascii="Arial" w:hAnsi="Arial"/>
            <w:b w:val="0"/>
            <w:bCs/>
            <w:noProof/>
            <w:webHidden/>
            <w:sz w:val="20"/>
          </w:rPr>
          <w:fldChar w:fldCharType="begin"/>
        </w:r>
        <w:r w:rsidRPr="00E05462">
          <w:rPr>
            <w:rFonts w:ascii="Arial" w:hAnsi="Arial"/>
            <w:b w:val="0"/>
            <w:bCs/>
            <w:noProof/>
            <w:webHidden/>
            <w:sz w:val="20"/>
          </w:rPr>
          <w:instrText xml:space="preserve"> PAGEREF _Toc224734216 \h </w:instrText>
        </w:r>
        <w:r w:rsidRPr="00E05462">
          <w:rPr>
            <w:rFonts w:ascii="Arial" w:hAnsi="Arial"/>
            <w:b w:val="0"/>
            <w:bCs/>
            <w:noProof/>
            <w:webHidden/>
            <w:sz w:val="20"/>
          </w:rPr>
        </w:r>
        <w:r w:rsidRPr="00E05462">
          <w:rPr>
            <w:rFonts w:ascii="Arial" w:hAnsi="Arial"/>
            <w:b w:val="0"/>
            <w:bCs/>
            <w:noProof/>
            <w:webHidden/>
            <w:sz w:val="20"/>
          </w:rPr>
          <w:fldChar w:fldCharType="separate"/>
        </w:r>
        <w:r w:rsidR="00CB3043">
          <w:rPr>
            <w:rFonts w:ascii="Arial" w:hAnsi="Arial"/>
            <w:b w:val="0"/>
            <w:bCs/>
            <w:noProof/>
            <w:webHidden/>
            <w:sz w:val="20"/>
          </w:rPr>
          <w:t>11</w:t>
        </w:r>
        <w:r w:rsidRPr="00E05462">
          <w:rPr>
            <w:rFonts w:ascii="Arial" w:hAnsi="Arial"/>
            <w:b w:val="0"/>
            <w:bCs/>
            <w:noProof/>
            <w:webHidden/>
            <w:sz w:val="20"/>
          </w:rPr>
          <w:fldChar w:fldCharType="end"/>
        </w:r>
      </w:hyperlink>
    </w:p>
    <w:p w14:paraId="07301488" w14:textId="11414196" w:rsidR="00E05462" w:rsidRPr="00E05462" w:rsidRDefault="00E05462" w:rsidP="00E05462">
      <w:pPr>
        <w:pStyle w:val="Kazalovsebine4"/>
        <w:tabs>
          <w:tab w:val="left" w:pos="1600"/>
          <w:tab w:val="right" w:leader="dot" w:pos="8918"/>
        </w:tabs>
        <w:spacing w:line="260" w:lineRule="exact"/>
        <w:rPr>
          <w:rFonts w:ascii="Arial" w:eastAsiaTheme="minorEastAsia" w:hAnsi="Arial" w:cstheme="minorBidi"/>
          <w:b w:val="0"/>
          <w:bCs/>
          <w:i w:val="0"/>
          <w:noProof/>
          <w:kern w:val="2"/>
          <w:sz w:val="20"/>
          <w:szCs w:val="24"/>
          <w:lang w:eastAsia="sl-SI"/>
          <w14:ligatures w14:val="standardContextual"/>
        </w:rPr>
      </w:pPr>
      <w:hyperlink w:anchor="_Toc224734217" w:history="1">
        <w:r w:rsidRPr="00E05462">
          <w:rPr>
            <w:rStyle w:val="Hiperpovezava"/>
            <w:rFonts w:ascii="Arial" w:hAnsi="Arial"/>
            <w:b w:val="0"/>
            <w:bCs/>
            <w:noProof/>
            <w:sz w:val="20"/>
          </w:rPr>
          <w:t>11.2.3.2</w:t>
        </w:r>
        <w:r w:rsidRPr="00E05462">
          <w:rPr>
            <w:rFonts w:ascii="Arial" w:eastAsiaTheme="minorEastAsia" w:hAnsi="Arial" w:cstheme="minorBidi"/>
            <w:b w:val="0"/>
            <w:bCs/>
            <w:i w:val="0"/>
            <w:noProof/>
            <w:kern w:val="2"/>
            <w:sz w:val="20"/>
            <w:szCs w:val="24"/>
            <w:lang w:eastAsia="sl-SI"/>
            <w14:ligatures w14:val="standardContextual"/>
          </w:rPr>
          <w:tab/>
        </w:r>
        <w:r w:rsidRPr="00E05462">
          <w:rPr>
            <w:rStyle w:val="Hiperpovezava"/>
            <w:rFonts w:ascii="Arial" w:hAnsi="Arial"/>
            <w:b w:val="0"/>
            <w:bCs/>
            <w:noProof/>
            <w:sz w:val="20"/>
          </w:rPr>
          <w:t>Obrazec »Soglasje podizvajalca za neposredna plačila«</w:t>
        </w:r>
        <w:r w:rsidRPr="00E05462">
          <w:rPr>
            <w:rFonts w:ascii="Arial" w:hAnsi="Arial"/>
            <w:b w:val="0"/>
            <w:bCs/>
            <w:noProof/>
            <w:webHidden/>
            <w:sz w:val="20"/>
          </w:rPr>
          <w:tab/>
        </w:r>
        <w:r w:rsidRPr="00E05462">
          <w:rPr>
            <w:rFonts w:ascii="Arial" w:hAnsi="Arial"/>
            <w:b w:val="0"/>
            <w:bCs/>
            <w:noProof/>
            <w:webHidden/>
            <w:sz w:val="20"/>
          </w:rPr>
          <w:fldChar w:fldCharType="begin"/>
        </w:r>
        <w:r w:rsidRPr="00E05462">
          <w:rPr>
            <w:rFonts w:ascii="Arial" w:hAnsi="Arial"/>
            <w:b w:val="0"/>
            <w:bCs/>
            <w:noProof/>
            <w:webHidden/>
            <w:sz w:val="20"/>
          </w:rPr>
          <w:instrText xml:space="preserve"> PAGEREF _Toc224734217 \h </w:instrText>
        </w:r>
        <w:r w:rsidRPr="00E05462">
          <w:rPr>
            <w:rFonts w:ascii="Arial" w:hAnsi="Arial"/>
            <w:b w:val="0"/>
            <w:bCs/>
            <w:noProof/>
            <w:webHidden/>
            <w:sz w:val="20"/>
          </w:rPr>
        </w:r>
        <w:r w:rsidRPr="00E05462">
          <w:rPr>
            <w:rFonts w:ascii="Arial" w:hAnsi="Arial"/>
            <w:b w:val="0"/>
            <w:bCs/>
            <w:noProof/>
            <w:webHidden/>
            <w:sz w:val="20"/>
          </w:rPr>
          <w:fldChar w:fldCharType="separate"/>
        </w:r>
        <w:r w:rsidR="00CB3043">
          <w:rPr>
            <w:rFonts w:ascii="Arial" w:hAnsi="Arial"/>
            <w:b w:val="0"/>
            <w:bCs/>
            <w:noProof/>
            <w:webHidden/>
            <w:sz w:val="20"/>
          </w:rPr>
          <w:t>11</w:t>
        </w:r>
        <w:r w:rsidRPr="00E05462">
          <w:rPr>
            <w:rFonts w:ascii="Arial" w:hAnsi="Arial"/>
            <w:b w:val="0"/>
            <w:bCs/>
            <w:noProof/>
            <w:webHidden/>
            <w:sz w:val="20"/>
          </w:rPr>
          <w:fldChar w:fldCharType="end"/>
        </w:r>
      </w:hyperlink>
    </w:p>
    <w:p w14:paraId="5A90635F" w14:textId="21E2CF97" w:rsidR="00E05462" w:rsidRPr="00E05462" w:rsidRDefault="00E05462" w:rsidP="00E05462">
      <w:pPr>
        <w:pStyle w:val="Kazalovsebine4"/>
        <w:tabs>
          <w:tab w:val="left" w:pos="1600"/>
          <w:tab w:val="right" w:leader="dot" w:pos="8918"/>
        </w:tabs>
        <w:spacing w:line="260" w:lineRule="exact"/>
        <w:rPr>
          <w:rFonts w:ascii="Arial" w:eastAsiaTheme="minorEastAsia" w:hAnsi="Arial" w:cstheme="minorBidi"/>
          <w:b w:val="0"/>
          <w:bCs/>
          <w:i w:val="0"/>
          <w:noProof/>
          <w:kern w:val="2"/>
          <w:sz w:val="20"/>
          <w:szCs w:val="24"/>
          <w:lang w:eastAsia="sl-SI"/>
          <w14:ligatures w14:val="standardContextual"/>
        </w:rPr>
      </w:pPr>
      <w:hyperlink w:anchor="_Toc224734218" w:history="1">
        <w:r w:rsidRPr="00E05462">
          <w:rPr>
            <w:rStyle w:val="Hiperpovezava"/>
            <w:rFonts w:ascii="Arial" w:hAnsi="Arial"/>
            <w:b w:val="0"/>
            <w:bCs/>
            <w:noProof/>
            <w:sz w:val="20"/>
          </w:rPr>
          <w:t>11.2.3.3</w:t>
        </w:r>
        <w:r w:rsidRPr="00E05462">
          <w:rPr>
            <w:rFonts w:ascii="Arial" w:eastAsiaTheme="minorEastAsia" w:hAnsi="Arial" w:cstheme="minorBidi"/>
            <w:b w:val="0"/>
            <w:bCs/>
            <w:i w:val="0"/>
            <w:noProof/>
            <w:kern w:val="2"/>
            <w:sz w:val="20"/>
            <w:szCs w:val="24"/>
            <w:lang w:eastAsia="sl-SI"/>
            <w14:ligatures w14:val="standardContextual"/>
          </w:rPr>
          <w:tab/>
        </w:r>
        <w:r w:rsidRPr="00E05462">
          <w:rPr>
            <w:rStyle w:val="Hiperpovezava"/>
            <w:rFonts w:ascii="Arial" w:hAnsi="Arial"/>
            <w:b w:val="0"/>
            <w:bCs/>
            <w:noProof/>
            <w:sz w:val="20"/>
          </w:rPr>
          <w:t>Obrazec »Izjava za druge gospodarske subjekte v ponudbi«</w:t>
        </w:r>
        <w:r w:rsidRPr="00E05462">
          <w:rPr>
            <w:rFonts w:ascii="Arial" w:hAnsi="Arial"/>
            <w:b w:val="0"/>
            <w:bCs/>
            <w:noProof/>
            <w:webHidden/>
            <w:sz w:val="20"/>
          </w:rPr>
          <w:tab/>
        </w:r>
        <w:r w:rsidRPr="00E05462">
          <w:rPr>
            <w:rFonts w:ascii="Arial" w:hAnsi="Arial"/>
            <w:b w:val="0"/>
            <w:bCs/>
            <w:noProof/>
            <w:webHidden/>
            <w:sz w:val="20"/>
          </w:rPr>
          <w:fldChar w:fldCharType="begin"/>
        </w:r>
        <w:r w:rsidRPr="00E05462">
          <w:rPr>
            <w:rFonts w:ascii="Arial" w:hAnsi="Arial"/>
            <w:b w:val="0"/>
            <w:bCs/>
            <w:noProof/>
            <w:webHidden/>
            <w:sz w:val="20"/>
          </w:rPr>
          <w:instrText xml:space="preserve"> PAGEREF _Toc224734218 \h </w:instrText>
        </w:r>
        <w:r w:rsidRPr="00E05462">
          <w:rPr>
            <w:rFonts w:ascii="Arial" w:hAnsi="Arial"/>
            <w:b w:val="0"/>
            <w:bCs/>
            <w:noProof/>
            <w:webHidden/>
            <w:sz w:val="20"/>
          </w:rPr>
        </w:r>
        <w:r w:rsidRPr="00E05462">
          <w:rPr>
            <w:rFonts w:ascii="Arial" w:hAnsi="Arial"/>
            <w:b w:val="0"/>
            <w:bCs/>
            <w:noProof/>
            <w:webHidden/>
            <w:sz w:val="20"/>
          </w:rPr>
          <w:fldChar w:fldCharType="separate"/>
        </w:r>
        <w:r w:rsidR="00CB3043">
          <w:rPr>
            <w:rFonts w:ascii="Arial" w:hAnsi="Arial"/>
            <w:b w:val="0"/>
            <w:bCs/>
            <w:noProof/>
            <w:webHidden/>
            <w:sz w:val="20"/>
          </w:rPr>
          <w:t>11</w:t>
        </w:r>
        <w:r w:rsidRPr="00E05462">
          <w:rPr>
            <w:rFonts w:ascii="Arial" w:hAnsi="Arial"/>
            <w:b w:val="0"/>
            <w:bCs/>
            <w:noProof/>
            <w:webHidden/>
            <w:sz w:val="20"/>
          </w:rPr>
          <w:fldChar w:fldCharType="end"/>
        </w:r>
      </w:hyperlink>
    </w:p>
    <w:p w14:paraId="704115AA" w14:textId="603289E6" w:rsidR="00E05462" w:rsidRPr="00E05462" w:rsidRDefault="00E05462" w:rsidP="00E05462">
      <w:pPr>
        <w:pStyle w:val="Kazalovsebine4"/>
        <w:tabs>
          <w:tab w:val="left" w:pos="1600"/>
          <w:tab w:val="right" w:leader="dot" w:pos="8918"/>
        </w:tabs>
        <w:spacing w:line="260" w:lineRule="exact"/>
        <w:rPr>
          <w:rFonts w:ascii="Arial" w:eastAsiaTheme="minorEastAsia" w:hAnsi="Arial" w:cstheme="minorBidi"/>
          <w:b w:val="0"/>
          <w:bCs/>
          <w:i w:val="0"/>
          <w:noProof/>
          <w:kern w:val="2"/>
          <w:sz w:val="20"/>
          <w:szCs w:val="24"/>
          <w:lang w:eastAsia="sl-SI"/>
          <w14:ligatures w14:val="standardContextual"/>
        </w:rPr>
      </w:pPr>
      <w:hyperlink w:anchor="_Toc224734219" w:history="1">
        <w:r w:rsidRPr="00E05462">
          <w:rPr>
            <w:rStyle w:val="Hiperpovezava"/>
            <w:rFonts w:ascii="Arial" w:hAnsi="Arial"/>
            <w:b w:val="0"/>
            <w:bCs/>
            <w:noProof/>
            <w:sz w:val="20"/>
          </w:rPr>
          <w:t>11.2.3.4</w:t>
        </w:r>
        <w:r w:rsidRPr="00E05462">
          <w:rPr>
            <w:rFonts w:ascii="Arial" w:eastAsiaTheme="minorEastAsia" w:hAnsi="Arial" w:cstheme="minorBidi"/>
            <w:b w:val="0"/>
            <w:bCs/>
            <w:i w:val="0"/>
            <w:noProof/>
            <w:kern w:val="2"/>
            <w:sz w:val="20"/>
            <w:szCs w:val="24"/>
            <w:lang w:eastAsia="sl-SI"/>
            <w14:ligatures w14:val="standardContextual"/>
          </w:rPr>
          <w:tab/>
        </w:r>
        <w:r w:rsidRPr="00E05462">
          <w:rPr>
            <w:rStyle w:val="Hiperpovezava"/>
            <w:rFonts w:ascii="Arial" w:hAnsi="Arial" w:cs="Arial"/>
            <w:b w:val="0"/>
            <w:bCs/>
            <w:noProof/>
            <w:sz w:val="20"/>
          </w:rPr>
          <w:t>Dokazila v zvezi z izpolnjevanjem meril iz točke 10 (Merilo) teh navodil</w:t>
        </w:r>
        <w:r w:rsidRPr="00E05462">
          <w:rPr>
            <w:rFonts w:ascii="Arial" w:hAnsi="Arial"/>
            <w:b w:val="0"/>
            <w:bCs/>
            <w:noProof/>
            <w:webHidden/>
            <w:sz w:val="20"/>
          </w:rPr>
          <w:tab/>
        </w:r>
        <w:r w:rsidRPr="00E05462">
          <w:rPr>
            <w:rFonts w:ascii="Arial" w:hAnsi="Arial"/>
            <w:b w:val="0"/>
            <w:bCs/>
            <w:noProof/>
            <w:webHidden/>
            <w:sz w:val="20"/>
          </w:rPr>
          <w:fldChar w:fldCharType="begin"/>
        </w:r>
        <w:r w:rsidRPr="00E05462">
          <w:rPr>
            <w:rFonts w:ascii="Arial" w:hAnsi="Arial"/>
            <w:b w:val="0"/>
            <w:bCs/>
            <w:noProof/>
            <w:webHidden/>
            <w:sz w:val="20"/>
          </w:rPr>
          <w:instrText xml:space="preserve"> PAGEREF _Toc224734219 \h </w:instrText>
        </w:r>
        <w:r w:rsidRPr="00E05462">
          <w:rPr>
            <w:rFonts w:ascii="Arial" w:hAnsi="Arial"/>
            <w:b w:val="0"/>
            <w:bCs/>
            <w:noProof/>
            <w:webHidden/>
            <w:sz w:val="20"/>
          </w:rPr>
        </w:r>
        <w:r w:rsidRPr="00E05462">
          <w:rPr>
            <w:rFonts w:ascii="Arial" w:hAnsi="Arial"/>
            <w:b w:val="0"/>
            <w:bCs/>
            <w:noProof/>
            <w:webHidden/>
            <w:sz w:val="20"/>
          </w:rPr>
          <w:fldChar w:fldCharType="separate"/>
        </w:r>
        <w:r w:rsidR="00CB3043">
          <w:rPr>
            <w:rFonts w:ascii="Arial" w:hAnsi="Arial"/>
            <w:b w:val="0"/>
            <w:bCs/>
            <w:noProof/>
            <w:webHidden/>
            <w:sz w:val="20"/>
          </w:rPr>
          <w:t>12</w:t>
        </w:r>
        <w:r w:rsidRPr="00E05462">
          <w:rPr>
            <w:rFonts w:ascii="Arial" w:hAnsi="Arial"/>
            <w:b w:val="0"/>
            <w:bCs/>
            <w:noProof/>
            <w:webHidden/>
            <w:sz w:val="20"/>
          </w:rPr>
          <w:fldChar w:fldCharType="end"/>
        </w:r>
      </w:hyperlink>
    </w:p>
    <w:p w14:paraId="0BE91904" w14:textId="69FC46B0"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20" w:history="1">
        <w:r w:rsidRPr="00E05462">
          <w:rPr>
            <w:rStyle w:val="Hiperpovezava"/>
          </w:rPr>
          <w:t>11.3</w:t>
        </w:r>
        <w:r w:rsidRPr="00E05462">
          <w:rPr>
            <w:rFonts w:eastAsiaTheme="minorEastAsia" w:cstheme="minorBidi"/>
            <w:kern w:val="2"/>
            <w:szCs w:val="24"/>
            <w:lang w:eastAsia="sl-SI"/>
            <w14:ligatures w14:val="standardContextual"/>
          </w:rPr>
          <w:tab/>
        </w:r>
        <w:r w:rsidRPr="00E05462">
          <w:rPr>
            <w:rStyle w:val="Hiperpovezava"/>
          </w:rPr>
          <w:t>Druga določila za pripravo ponudbe</w:t>
        </w:r>
        <w:r w:rsidRPr="00E05462">
          <w:rPr>
            <w:webHidden/>
          </w:rPr>
          <w:tab/>
        </w:r>
        <w:r w:rsidRPr="00E05462">
          <w:rPr>
            <w:webHidden/>
          </w:rPr>
          <w:fldChar w:fldCharType="begin"/>
        </w:r>
        <w:r w:rsidRPr="00E05462">
          <w:rPr>
            <w:webHidden/>
          </w:rPr>
          <w:instrText xml:space="preserve"> PAGEREF _Toc224734220 \h </w:instrText>
        </w:r>
        <w:r w:rsidRPr="00E05462">
          <w:rPr>
            <w:webHidden/>
          </w:rPr>
        </w:r>
        <w:r w:rsidRPr="00E05462">
          <w:rPr>
            <w:webHidden/>
          </w:rPr>
          <w:fldChar w:fldCharType="separate"/>
        </w:r>
        <w:r w:rsidR="00CB3043">
          <w:rPr>
            <w:webHidden/>
          </w:rPr>
          <w:t>12</w:t>
        </w:r>
        <w:r w:rsidRPr="00E05462">
          <w:rPr>
            <w:webHidden/>
          </w:rPr>
          <w:fldChar w:fldCharType="end"/>
        </w:r>
      </w:hyperlink>
    </w:p>
    <w:p w14:paraId="0871647B" w14:textId="6014C43D"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1" w:history="1">
        <w:r w:rsidRPr="00E05462">
          <w:rPr>
            <w:rStyle w:val="Hiperpovezava"/>
            <w:i/>
            <w14:scene3d>
              <w14:camera w14:prst="orthographicFront"/>
              <w14:lightRig w14:rig="threePt" w14:dir="t">
                <w14:rot w14:lat="0" w14:lon="0" w14:rev="0"/>
              </w14:lightRig>
            </w14:scene3d>
          </w:rPr>
          <w:t>11.3.1</w:t>
        </w:r>
        <w:r w:rsidRPr="00E05462">
          <w:rPr>
            <w:rFonts w:eastAsiaTheme="minorEastAsia" w:cstheme="minorBidi"/>
            <w:bCs w:val="0"/>
            <w:iCs w:val="0"/>
            <w:kern w:val="2"/>
            <w:szCs w:val="24"/>
            <w:lang w:eastAsia="sl-SI"/>
            <w14:ligatures w14:val="standardContextual"/>
          </w:rPr>
          <w:tab/>
        </w:r>
        <w:r w:rsidRPr="00E05462">
          <w:rPr>
            <w:rStyle w:val="Hiperpovezava"/>
            <w:i/>
          </w:rPr>
          <w:t>Skupna ponudba</w:t>
        </w:r>
        <w:r w:rsidRPr="00E05462">
          <w:rPr>
            <w:webHidden/>
          </w:rPr>
          <w:tab/>
        </w:r>
        <w:r w:rsidRPr="00E05462">
          <w:rPr>
            <w:webHidden/>
          </w:rPr>
          <w:fldChar w:fldCharType="begin"/>
        </w:r>
        <w:r w:rsidRPr="00E05462">
          <w:rPr>
            <w:webHidden/>
          </w:rPr>
          <w:instrText xml:space="preserve"> PAGEREF _Toc224734221 \h </w:instrText>
        </w:r>
        <w:r w:rsidRPr="00E05462">
          <w:rPr>
            <w:webHidden/>
          </w:rPr>
        </w:r>
        <w:r w:rsidRPr="00E05462">
          <w:rPr>
            <w:webHidden/>
          </w:rPr>
          <w:fldChar w:fldCharType="separate"/>
        </w:r>
        <w:r w:rsidR="00CB3043">
          <w:rPr>
            <w:webHidden/>
          </w:rPr>
          <w:t>12</w:t>
        </w:r>
        <w:r w:rsidRPr="00E05462">
          <w:rPr>
            <w:webHidden/>
          </w:rPr>
          <w:fldChar w:fldCharType="end"/>
        </w:r>
      </w:hyperlink>
    </w:p>
    <w:p w14:paraId="012874BD" w14:textId="06FB22F8"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2" w:history="1">
        <w:r w:rsidRPr="00E05462">
          <w:rPr>
            <w:rStyle w:val="Hiperpovezava"/>
            <w:i/>
            <w14:scene3d>
              <w14:camera w14:prst="orthographicFront"/>
              <w14:lightRig w14:rig="threePt" w14:dir="t">
                <w14:rot w14:lat="0" w14:lon="0" w14:rev="0"/>
              </w14:lightRig>
            </w14:scene3d>
          </w:rPr>
          <w:t>11.3.2</w:t>
        </w:r>
        <w:r w:rsidRPr="00E05462">
          <w:rPr>
            <w:rFonts w:eastAsiaTheme="minorEastAsia" w:cstheme="minorBidi"/>
            <w:bCs w:val="0"/>
            <w:iCs w:val="0"/>
            <w:kern w:val="2"/>
            <w:szCs w:val="24"/>
            <w:lang w:eastAsia="sl-SI"/>
            <w14:ligatures w14:val="standardContextual"/>
          </w:rPr>
          <w:tab/>
        </w:r>
        <w:r w:rsidRPr="00E05462">
          <w:rPr>
            <w:rStyle w:val="Hiperpovezava"/>
            <w:i/>
          </w:rPr>
          <w:t>Ponudba s podizvajalci</w:t>
        </w:r>
        <w:r w:rsidRPr="00E05462">
          <w:rPr>
            <w:webHidden/>
          </w:rPr>
          <w:tab/>
        </w:r>
        <w:r w:rsidRPr="00E05462">
          <w:rPr>
            <w:webHidden/>
          </w:rPr>
          <w:fldChar w:fldCharType="begin"/>
        </w:r>
        <w:r w:rsidRPr="00E05462">
          <w:rPr>
            <w:webHidden/>
          </w:rPr>
          <w:instrText xml:space="preserve"> PAGEREF _Toc224734222 \h </w:instrText>
        </w:r>
        <w:r w:rsidRPr="00E05462">
          <w:rPr>
            <w:webHidden/>
          </w:rPr>
        </w:r>
        <w:r w:rsidRPr="00E05462">
          <w:rPr>
            <w:webHidden/>
          </w:rPr>
          <w:fldChar w:fldCharType="separate"/>
        </w:r>
        <w:r w:rsidR="00CB3043">
          <w:rPr>
            <w:webHidden/>
          </w:rPr>
          <w:t>12</w:t>
        </w:r>
        <w:r w:rsidRPr="00E05462">
          <w:rPr>
            <w:webHidden/>
          </w:rPr>
          <w:fldChar w:fldCharType="end"/>
        </w:r>
      </w:hyperlink>
    </w:p>
    <w:p w14:paraId="08133707" w14:textId="22C65F47"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3" w:history="1">
        <w:r w:rsidRPr="00E05462">
          <w:rPr>
            <w:rStyle w:val="Hiperpovezava"/>
            <w:i/>
            <w14:scene3d>
              <w14:camera w14:prst="orthographicFront"/>
              <w14:lightRig w14:rig="threePt" w14:dir="t">
                <w14:rot w14:lat="0" w14:lon="0" w14:rev="0"/>
              </w14:lightRig>
            </w14:scene3d>
          </w:rPr>
          <w:t>11.3.3</w:t>
        </w:r>
        <w:r w:rsidRPr="00E05462">
          <w:rPr>
            <w:rFonts w:eastAsiaTheme="minorEastAsia" w:cstheme="minorBidi"/>
            <w:bCs w:val="0"/>
            <w:iCs w:val="0"/>
            <w:kern w:val="2"/>
            <w:szCs w:val="24"/>
            <w:lang w:eastAsia="sl-SI"/>
            <w14:ligatures w14:val="standardContextual"/>
          </w:rPr>
          <w:tab/>
        </w:r>
        <w:r w:rsidRPr="00E05462">
          <w:rPr>
            <w:rStyle w:val="Hiperpovezava"/>
            <w:i/>
          </w:rPr>
          <w:t>Uporaba zmogljivost drugih subjektov</w:t>
        </w:r>
        <w:r w:rsidRPr="00E05462">
          <w:rPr>
            <w:webHidden/>
          </w:rPr>
          <w:tab/>
        </w:r>
        <w:r w:rsidRPr="00E05462">
          <w:rPr>
            <w:webHidden/>
          </w:rPr>
          <w:fldChar w:fldCharType="begin"/>
        </w:r>
        <w:r w:rsidRPr="00E05462">
          <w:rPr>
            <w:webHidden/>
          </w:rPr>
          <w:instrText xml:space="preserve"> PAGEREF _Toc224734223 \h </w:instrText>
        </w:r>
        <w:r w:rsidRPr="00E05462">
          <w:rPr>
            <w:webHidden/>
          </w:rPr>
        </w:r>
        <w:r w:rsidRPr="00E05462">
          <w:rPr>
            <w:webHidden/>
          </w:rPr>
          <w:fldChar w:fldCharType="separate"/>
        </w:r>
        <w:r w:rsidR="00CB3043">
          <w:rPr>
            <w:webHidden/>
          </w:rPr>
          <w:t>13</w:t>
        </w:r>
        <w:r w:rsidRPr="00E05462">
          <w:rPr>
            <w:webHidden/>
          </w:rPr>
          <w:fldChar w:fldCharType="end"/>
        </w:r>
      </w:hyperlink>
    </w:p>
    <w:p w14:paraId="6432BC24" w14:textId="6DFAEF21"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4" w:history="1">
        <w:r w:rsidRPr="00E05462">
          <w:rPr>
            <w:rStyle w:val="Hiperpovezava"/>
            <w:i/>
            <w14:scene3d>
              <w14:camera w14:prst="orthographicFront"/>
              <w14:lightRig w14:rig="threePt" w14:dir="t">
                <w14:rot w14:lat="0" w14:lon="0" w14:rev="0"/>
              </w14:lightRig>
            </w14:scene3d>
          </w:rPr>
          <w:t>11.3.4</w:t>
        </w:r>
        <w:r w:rsidRPr="00E05462">
          <w:rPr>
            <w:rFonts w:eastAsiaTheme="minorEastAsia" w:cstheme="minorBidi"/>
            <w:bCs w:val="0"/>
            <w:iCs w:val="0"/>
            <w:kern w:val="2"/>
            <w:szCs w:val="24"/>
            <w:lang w:eastAsia="sl-SI"/>
            <w14:ligatures w14:val="standardContextual"/>
          </w:rPr>
          <w:tab/>
        </w:r>
        <w:r w:rsidRPr="00E05462">
          <w:rPr>
            <w:rStyle w:val="Hiperpovezava"/>
            <w:i/>
          </w:rPr>
          <w:t>Variantne ponudbe</w:t>
        </w:r>
        <w:r w:rsidRPr="00E05462">
          <w:rPr>
            <w:webHidden/>
          </w:rPr>
          <w:tab/>
        </w:r>
        <w:r w:rsidRPr="00E05462">
          <w:rPr>
            <w:webHidden/>
          </w:rPr>
          <w:fldChar w:fldCharType="begin"/>
        </w:r>
        <w:r w:rsidRPr="00E05462">
          <w:rPr>
            <w:webHidden/>
          </w:rPr>
          <w:instrText xml:space="preserve"> PAGEREF _Toc224734224 \h </w:instrText>
        </w:r>
        <w:r w:rsidRPr="00E05462">
          <w:rPr>
            <w:webHidden/>
          </w:rPr>
        </w:r>
        <w:r w:rsidRPr="00E05462">
          <w:rPr>
            <w:webHidden/>
          </w:rPr>
          <w:fldChar w:fldCharType="separate"/>
        </w:r>
        <w:r w:rsidR="00CB3043">
          <w:rPr>
            <w:webHidden/>
          </w:rPr>
          <w:t>13</w:t>
        </w:r>
        <w:r w:rsidRPr="00E05462">
          <w:rPr>
            <w:webHidden/>
          </w:rPr>
          <w:fldChar w:fldCharType="end"/>
        </w:r>
      </w:hyperlink>
    </w:p>
    <w:p w14:paraId="0968AA0E" w14:textId="0C454296"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5" w:history="1">
        <w:r w:rsidRPr="00E05462">
          <w:rPr>
            <w:rStyle w:val="Hiperpovezava"/>
            <w:i/>
            <w14:scene3d>
              <w14:camera w14:prst="orthographicFront"/>
              <w14:lightRig w14:rig="threePt" w14:dir="t">
                <w14:rot w14:lat="0" w14:lon="0" w14:rev="0"/>
              </w14:lightRig>
            </w14:scene3d>
          </w:rPr>
          <w:t>11.3.5</w:t>
        </w:r>
        <w:r w:rsidRPr="00E05462">
          <w:rPr>
            <w:rFonts w:eastAsiaTheme="minorEastAsia" w:cstheme="minorBidi"/>
            <w:bCs w:val="0"/>
            <w:iCs w:val="0"/>
            <w:kern w:val="2"/>
            <w:szCs w:val="24"/>
            <w:lang w:eastAsia="sl-SI"/>
            <w14:ligatures w14:val="standardContextual"/>
          </w:rPr>
          <w:tab/>
        </w:r>
        <w:r w:rsidRPr="00E05462">
          <w:rPr>
            <w:rStyle w:val="Hiperpovezava"/>
            <w:i/>
          </w:rPr>
          <w:t>Jezik ponudbe</w:t>
        </w:r>
        <w:r w:rsidRPr="00E05462">
          <w:rPr>
            <w:webHidden/>
          </w:rPr>
          <w:tab/>
        </w:r>
        <w:r w:rsidRPr="00E05462">
          <w:rPr>
            <w:webHidden/>
          </w:rPr>
          <w:fldChar w:fldCharType="begin"/>
        </w:r>
        <w:r w:rsidRPr="00E05462">
          <w:rPr>
            <w:webHidden/>
          </w:rPr>
          <w:instrText xml:space="preserve"> PAGEREF _Toc224734225 \h </w:instrText>
        </w:r>
        <w:r w:rsidRPr="00E05462">
          <w:rPr>
            <w:webHidden/>
          </w:rPr>
        </w:r>
        <w:r w:rsidRPr="00E05462">
          <w:rPr>
            <w:webHidden/>
          </w:rPr>
          <w:fldChar w:fldCharType="separate"/>
        </w:r>
        <w:r w:rsidR="00CB3043">
          <w:rPr>
            <w:webHidden/>
          </w:rPr>
          <w:t>13</w:t>
        </w:r>
        <w:r w:rsidRPr="00E05462">
          <w:rPr>
            <w:webHidden/>
          </w:rPr>
          <w:fldChar w:fldCharType="end"/>
        </w:r>
      </w:hyperlink>
    </w:p>
    <w:p w14:paraId="0F508559" w14:textId="7ABB036C"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6" w:history="1">
        <w:r w:rsidRPr="00E05462">
          <w:rPr>
            <w:rStyle w:val="Hiperpovezava"/>
            <w:i/>
            <w14:scene3d>
              <w14:camera w14:prst="orthographicFront"/>
              <w14:lightRig w14:rig="threePt" w14:dir="t">
                <w14:rot w14:lat="0" w14:lon="0" w14:rev="0"/>
              </w14:lightRig>
            </w14:scene3d>
          </w:rPr>
          <w:t>11.3.6</w:t>
        </w:r>
        <w:r w:rsidRPr="00E05462">
          <w:rPr>
            <w:rFonts w:eastAsiaTheme="minorEastAsia" w:cstheme="minorBidi"/>
            <w:bCs w:val="0"/>
            <w:iCs w:val="0"/>
            <w:kern w:val="2"/>
            <w:szCs w:val="24"/>
            <w:lang w:eastAsia="sl-SI"/>
            <w14:ligatures w14:val="standardContextual"/>
          </w:rPr>
          <w:tab/>
        </w:r>
        <w:r w:rsidRPr="00E05462">
          <w:rPr>
            <w:rStyle w:val="Hiperpovezava"/>
            <w:i/>
          </w:rPr>
          <w:t>Veljavnost ponudbe</w:t>
        </w:r>
        <w:r w:rsidRPr="00E05462">
          <w:rPr>
            <w:webHidden/>
          </w:rPr>
          <w:tab/>
        </w:r>
        <w:r w:rsidRPr="00E05462">
          <w:rPr>
            <w:webHidden/>
          </w:rPr>
          <w:fldChar w:fldCharType="begin"/>
        </w:r>
        <w:r w:rsidRPr="00E05462">
          <w:rPr>
            <w:webHidden/>
          </w:rPr>
          <w:instrText xml:space="preserve"> PAGEREF _Toc224734226 \h </w:instrText>
        </w:r>
        <w:r w:rsidRPr="00E05462">
          <w:rPr>
            <w:webHidden/>
          </w:rPr>
        </w:r>
        <w:r w:rsidRPr="00E05462">
          <w:rPr>
            <w:webHidden/>
          </w:rPr>
          <w:fldChar w:fldCharType="separate"/>
        </w:r>
        <w:r w:rsidR="00CB3043">
          <w:rPr>
            <w:webHidden/>
          </w:rPr>
          <w:t>13</w:t>
        </w:r>
        <w:r w:rsidRPr="00E05462">
          <w:rPr>
            <w:webHidden/>
          </w:rPr>
          <w:fldChar w:fldCharType="end"/>
        </w:r>
      </w:hyperlink>
    </w:p>
    <w:p w14:paraId="1F186BE5" w14:textId="040039DE" w:rsidR="00E05462" w:rsidRPr="00E05462" w:rsidRDefault="00E05462" w:rsidP="00E05462">
      <w:pPr>
        <w:pStyle w:val="Kazalovsebine3"/>
        <w:spacing w:line="260" w:lineRule="exact"/>
        <w:rPr>
          <w:rFonts w:eastAsiaTheme="minorEastAsia" w:cstheme="minorBidi"/>
          <w:bCs w:val="0"/>
          <w:iCs w:val="0"/>
          <w:kern w:val="2"/>
          <w:szCs w:val="24"/>
          <w:lang w:eastAsia="sl-SI"/>
          <w14:ligatures w14:val="standardContextual"/>
        </w:rPr>
      </w:pPr>
      <w:hyperlink w:anchor="_Toc224734227" w:history="1">
        <w:r w:rsidRPr="00E05462">
          <w:rPr>
            <w:rStyle w:val="Hiperpovezava"/>
            <w:i/>
            <w14:scene3d>
              <w14:camera w14:prst="orthographicFront"/>
              <w14:lightRig w14:rig="threePt" w14:dir="t">
                <w14:rot w14:lat="0" w14:lon="0" w14:rev="0"/>
              </w14:lightRig>
            </w14:scene3d>
          </w:rPr>
          <w:t>11.3.7</w:t>
        </w:r>
        <w:r w:rsidRPr="00E05462">
          <w:rPr>
            <w:rFonts w:eastAsiaTheme="minorEastAsia" w:cstheme="minorBidi"/>
            <w:bCs w:val="0"/>
            <w:iCs w:val="0"/>
            <w:kern w:val="2"/>
            <w:szCs w:val="24"/>
            <w:lang w:eastAsia="sl-SI"/>
            <w14:ligatures w14:val="standardContextual"/>
          </w:rPr>
          <w:tab/>
        </w:r>
        <w:r w:rsidRPr="00E05462">
          <w:rPr>
            <w:rStyle w:val="Hiperpovezava"/>
            <w:i/>
          </w:rPr>
          <w:t>Stroški ponudbe</w:t>
        </w:r>
        <w:r w:rsidRPr="00E05462">
          <w:rPr>
            <w:webHidden/>
          </w:rPr>
          <w:tab/>
        </w:r>
        <w:r w:rsidRPr="00E05462">
          <w:rPr>
            <w:webHidden/>
          </w:rPr>
          <w:fldChar w:fldCharType="begin"/>
        </w:r>
        <w:r w:rsidRPr="00E05462">
          <w:rPr>
            <w:webHidden/>
          </w:rPr>
          <w:instrText xml:space="preserve"> PAGEREF _Toc224734227 \h </w:instrText>
        </w:r>
        <w:r w:rsidRPr="00E05462">
          <w:rPr>
            <w:webHidden/>
          </w:rPr>
        </w:r>
        <w:r w:rsidRPr="00E05462">
          <w:rPr>
            <w:webHidden/>
          </w:rPr>
          <w:fldChar w:fldCharType="separate"/>
        </w:r>
        <w:r w:rsidR="00CB3043">
          <w:rPr>
            <w:webHidden/>
          </w:rPr>
          <w:t>13</w:t>
        </w:r>
        <w:r w:rsidRPr="00E05462">
          <w:rPr>
            <w:webHidden/>
          </w:rPr>
          <w:fldChar w:fldCharType="end"/>
        </w:r>
      </w:hyperlink>
    </w:p>
    <w:p w14:paraId="06EFEB63" w14:textId="0AAC317D"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28" w:history="1">
        <w:r w:rsidRPr="00E05462">
          <w:rPr>
            <w:rStyle w:val="Hiperpovezava"/>
            <w:rFonts w:ascii="Arial" w:hAnsi="Arial" w:cs="Arial"/>
            <w:noProof/>
          </w:rPr>
          <w:t>12.</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obvestilo o odločitvi o oddaji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_Toc224734228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13</w:t>
        </w:r>
        <w:r w:rsidRPr="00E05462">
          <w:rPr>
            <w:rFonts w:ascii="Arial" w:hAnsi="Arial"/>
            <w:noProof/>
            <w:webHidden/>
          </w:rPr>
          <w:fldChar w:fldCharType="end"/>
        </w:r>
      </w:hyperlink>
    </w:p>
    <w:p w14:paraId="3D25FB79" w14:textId="21CC706B"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29" w:history="1">
        <w:r w:rsidRPr="00E05462">
          <w:rPr>
            <w:rStyle w:val="Hiperpovezava"/>
            <w:rFonts w:ascii="Arial" w:hAnsi="Arial" w:cs="Arial"/>
            <w:noProof/>
          </w:rPr>
          <w:t>13.</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odstop od izvedbe javnega naročila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_Toc224734229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13</w:t>
        </w:r>
        <w:r w:rsidRPr="00E05462">
          <w:rPr>
            <w:rFonts w:ascii="Arial" w:hAnsi="Arial"/>
            <w:noProof/>
            <w:webHidden/>
          </w:rPr>
          <w:fldChar w:fldCharType="end"/>
        </w:r>
      </w:hyperlink>
    </w:p>
    <w:p w14:paraId="752D27DF" w14:textId="55A024A3"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30" w:history="1">
        <w:r w:rsidRPr="00E05462">
          <w:rPr>
            <w:rStyle w:val="Hiperpovezava"/>
            <w:rFonts w:ascii="Arial" w:hAnsi="Arial" w:cs="Arial"/>
            <w:noProof/>
          </w:rPr>
          <w:t>14.</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POGODBA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_Toc224734230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14</w:t>
        </w:r>
        <w:r w:rsidRPr="00E05462">
          <w:rPr>
            <w:rFonts w:ascii="Arial" w:hAnsi="Arial"/>
            <w:noProof/>
            <w:webHidden/>
          </w:rPr>
          <w:fldChar w:fldCharType="end"/>
        </w:r>
      </w:hyperlink>
    </w:p>
    <w:p w14:paraId="605F8AD3" w14:textId="3D7E4D1F"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31" w:history="1">
        <w:r w:rsidRPr="00E05462">
          <w:rPr>
            <w:rStyle w:val="Hiperpovezava"/>
            <w:rFonts w:ascii="Arial" w:hAnsi="Arial" w:cs="Arial"/>
            <w:noProof/>
          </w:rPr>
          <w:t>15.</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FINANČNA ZAVAROVANJA</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_Toc224734231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14</w:t>
        </w:r>
        <w:r w:rsidRPr="00E05462">
          <w:rPr>
            <w:rFonts w:ascii="Arial" w:hAnsi="Arial"/>
            <w:noProof/>
            <w:webHidden/>
          </w:rPr>
          <w:fldChar w:fldCharType="end"/>
        </w:r>
      </w:hyperlink>
    </w:p>
    <w:p w14:paraId="4C5DA162" w14:textId="6CCE07CB"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32" w:history="1">
        <w:r w:rsidRPr="00E05462">
          <w:rPr>
            <w:rStyle w:val="Hiperpovezava"/>
          </w:rPr>
          <w:t>15.1</w:t>
        </w:r>
        <w:r w:rsidRPr="00E05462">
          <w:rPr>
            <w:rFonts w:eastAsiaTheme="minorEastAsia" w:cstheme="minorBidi"/>
            <w:kern w:val="2"/>
            <w:szCs w:val="24"/>
            <w:lang w:eastAsia="sl-SI"/>
            <w14:ligatures w14:val="standardContextual"/>
          </w:rPr>
          <w:tab/>
        </w:r>
        <w:r w:rsidRPr="00E05462">
          <w:rPr>
            <w:rStyle w:val="Hiperpovezava"/>
          </w:rPr>
          <w:t>Zavarovanje za dobro izvedbo pogodbenih obveznosti</w:t>
        </w:r>
        <w:r w:rsidRPr="00E05462">
          <w:rPr>
            <w:webHidden/>
          </w:rPr>
          <w:tab/>
        </w:r>
        <w:r w:rsidRPr="00E05462">
          <w:rPr>
            <w:webHidden/>
          </w:rPr>
          <w:fldChar w:fldCharType="begin"/>
        </w:r>
        <w:r w:rsidRPr="00E05462">
          <w:rPr>
            <w:webHidden/>
          </w:rPr>
          <w:instrText xml:space="preserve"> PAGEREF _Toc224734232 \h </w:instrText>
        </w:r>
        <w:r w:rsidRPr="00E05462">
          <w:rPr>
            <w:webHidden/>
          </w:rPr>
        </w:r>
        <w:r w:rsidRPr="00E05462">
          <w:rPr>
            <w:webHidden/>
          </w:rPr>
          <w:fldChar w:fldCharType="separate"/>
        </w:r>
        <w:r w:rsidR="00CB3043">
          <w:rPr>
            <w:webHidden/>
          </w:rPr>
          <w:t>15</w:t>
        </w:r>
        <w:r w:rsidRPr="00E05462">
          <w:rPr>
            <w:webHidden/>
          </w:rPr>
          <w:fldChar w:fldCharType="end"/>
        </w:r>
      </w:hyperlink>
    </w:p>
    <w:p w14:paraId="3F05198C" w14:textId="3B0C59E5" w:rsidR="00E05462" w:rsidRPr="00E05462" w:rsidRDefault="00E05462" w:rsidP="00E05462">
      <w:pPr>
        <w:pStyle w:val="Kazalovsebine2"/>
        <w:rPr>
          <w:rFonts w:eastAsiaTheme="minorEastAsia" w:cstheme="minorBidi"/>
          <w:kern w:val="2"/>
          <w:szCs w:val="24"/>
          <w:lang w:eastAsia="sl-SI"/>
          <w14:ligatures w14:val="standardContextual"/>
        </w:rPr>
      </w:pPr>
      <w:hyperlink w:anchor="_Toc224734233" w:history="1">
        <w:r w:rsidRPr="00E05462">
          <w:rPr>
            <w:rStyle w:val="Hiperpovezava"/>
          </w:rPr>
          <w:t>15.2</w:t>
        </w:r>
        <w:r w:rsidRPr="00E05462">
          <w:rPr>
            <w:rFonts w:eastAsiaTheme="minorEastAsia" w:cstheme="minorBidi"/>
            <w:kern w:val="2"/>
            <w:szCs w:val="24"/>
            <w:lang w:eastAsia="sl-SI"/>
            <w14:ligatures w14:val="standardContextual"/>
          </w:rPr>
          <w:tab/>
        </w:r>
        <w:r w:rsidRPr="00E05462">
          <w:rPr>
            <w:rStyle w:val="Hiperpovezava"/>
          </w:rPr>
          <w:t>Zavarovanje za odpravo napak v garancijskem roku</w:t>
        </w:r>
        <w:r w:rsidRPr="00E05462">
          <w:rPr>
            <w:webHidden/>
          </w:rPr>
          <w:tab/>
        </w:r>
        <w:r w:rsidRPr="00E05462">
          <w:rPr>
            <w:webHidden/>
          </w:rPr>
          <w:fldChar w:fldCharType="begin"/>
        </w:r>
        <w:r w:rsidRPr="00E05462">
          <w:rPr>
            <w:webHidden/>
          </w:rPr>
          <w:instrText xml:space="preserve"> PAGEREF _Toc224734233 \h </w:instrText>
        </w:r>
        <w:r w:rsidRPr="00E05462">
          <w:rPr>
            <w:webHidden/>
          </w:rPr>
        </w:r>
        <w:r w:rsidRPr="00E05462">
          <w:rPr>
            <w:webHidden/>
          </w:rPr>
          <w:fldChar w:fldCharType="separate"/>
        </w:r>
        <w:r w:rsidR="00CB3043">
          <w:rPr>
            <w:webHidden/>
          </w:rPr>
          <w:t>15</w:t>
        </w:r>
        <w:r w:rsidRPr="00E05462">
          <w:rPr>
            <w:webHidden/>
          </w:rPr>
          <w:fldChar w:fldCharType="end"/>
        </w:r>
      </w:hyperlink>
    </w:p>
    <w:p w14:paraId="41B1EDBF" w14:textId="7BC2754D" w:rsidR="00E05462" w:rsidRPr="00E05462" w:rsidRDefault="00E05462" w:rsidP="00E05462">
      <w:pPr>
        <w:pStyle w:val="Kazalovsebine1"/>
        <w:rPr>
          <w:rFonts w:ascii="Arial" w:eastAsiaTheme="minorEastAsia" w:hAnsi="Arial" w:cstheme="minorBidi"/>
          <w:b w:val="0"/>
          <w:bCs w:val="0"/>
          <w:caps w:val="0"/>
          <w:noProof/>
          <w:kern w:val="2"/>
          <w:szCs w:val="24"/>
          <w:lang w:eastAsia="sl-SI"/>
          <w14:ligatures w14:val="standardContextual"/>
        </w:rPr>
      </w:pPr>
      <w:hyperlink w:anchor="_Toc224734234" w:history="1">
        <w:r w:rsidRPr="00E05462">
          <w:rPr>
            <w:rStyle w:val="Hiperpovezava"/>
            <w:rFonts w:ascii="Arial" w:hAnsi="Arial" w:cs="Arial"/>
            <w:noProof/>
          </w:rPr>
          <w:t>16.</w:t>
        </w:r>
        <w:r w:rsidRPr="00E05462">
          <w:rPr>
            <w:rFonts w:ascii="Arial" w:eastAsiaTheme="minorEastAsia" w:hAnsi="Arial" w:cstheme="minorBidi"/>
            <w:b w:val="0"/>
            <w:bCs w:val="0"/>
            <w:caps w:val="0"/>
            <w:noProof/>
            <w:kern w:val="2"/>
            <w:szCs w:val="24"/>
            <w:lang w:eastAsia="sl-SI"/>
            <w14:ligatures w14:val="standardContextual"/>
          </w:rPr>
          <w:tab/>
        </w:r>
        <w:r w:rsidRPr="00E05462">
          <w:rPr>
            <w:rStyle w:val="Hiperpovezava"/>
            <w:rFonts w:ascii="Arial" w:hAnsi="Arial" w:cs="Arial"/>
            <w:noProof/>
          </w:rPr>
          <w:t>pravno varstvo</w:t>
        </w:r>
        <w:r w:rsidRPr="00E05462">
          <w:rPr>
            <w:rFonts w:ascii="Arial" w:hAnsi="Arial"/>
            <w:noProof/>
            <w:webHidden/>
          </w:rPr>
          <w:tab/>
        </w:r>
        <w:r w:rsidRPr="00E05462">
          <w:rPr>
            <w:rFonts w:ascii="Arial" w:hAnsi="Arial"/>
            <w:noProof/>
            <w:webHidden/>
          </w:rPr>
          <w:fldChar w:fldCharType="begin"/>
        </w:r>
        <w:r w:rsidRPr="00E05462">
          <w:rPr>
            <w:rFonts w:ascii="Arial" w:hAnsi="Arial"/>
            <w:noProof/>
            <w:webHidden/>
          </w:rPr>
          <w:instrText xml:space="preserve"> PAGEREF _Toc224734234 \h </w:instrText>
        </w:r>
        <w:r w:rsidRPr="00E05462">
          <w:rPr>
            <w:rFonts w:ascii="Arial" w:hAnsi="Arial"/>
            <w:noProof/>
            <w:webHidden/>
          </w:rPr>
        </w:r>
        <w:r w:rsidRPr="00E05462">
          <w:rPr>
            <w:rFonts w:ascii="Arial" w:hAnsi="Arial"/>
            <w:noProof/>
            <w:webHidden/>
          </w:rPr>
          <w:fldChar w:fldCharType="separate"/>
        </w:r>
        <w:r w:rsidR="00CB3043">
          <w:rPr>
            <w:rFonts w:ascii="Arial" w:hAnsi="Arial"/>
            <w:noProof/>
            <w:webHidden/>
          </w:rPr>
          <w:t>15</w:t>
        </w:r>
        <w:r w:rsidRPr="00E05462">
          <w:rPr>
            <w:rFonts w:ascii="Arial" w:hAnsi="Arial"/>
            <w:noProof/>
            <w:webHidden/>
          </w:rPr>
          <w:fldChar w:fldCharType="end"/>
        </w:r>
      </w:hyperlink>
    </w:p>
    <w:p w14:paraId="2C965A2B" w14:textId="61FA82B7" w:rsidR="0031377E" w:rsidRPr="00E94C5A" w:rsidRDefault="009B3F0C" w:rsidP="00F75D96">
      <w:pPr>
        <w:spacing w:line="260" w:lineRule="exact"/>
        <w:rPr>
          <w:rFonts w:cs="Arial"/>
          <w:szCs w:val="20"/>
        </w:rPr>
      </w:pPr>
      <w:r w:rsidRPr="00E94C5A">
        <w:rPr>
          <w:rFonts w:cs="Arial"/>
          <w:szCs w:val="20"/>
        </w:rPr>
        <w:fldChar w:fldCharType="end"/>
      </w:r>
      <w:bookmarkStart w:id="1" w:name="_Toc336851777"/>
    </w:p>
    <w:p w14:paraId="1F0DDED1" w14:textId="77777777" w:rsidR="002D795D" w:rsidRPr="00E94C5A" w:rsidRDefault="002D795D" w:rsidP="00F97D17">
      <w:pPr>
        <w:spacing w:line="0" w:lineRule="atLeast"/>
        <w:rPr>
          <w:rFonts w:cs="Arial"/>
          <w:szCs w:val="20"/>
        </w:rPr>
      </w:pPr>
    </w:p>
    <w:p w14:paraId="7229BE6E" w14:textId="77777777" w:rsidR="002672D0" w:rsidRPr="00E94C5A" w:rsidRDefault="002672D0" w:rsidP="00F97D17">
      <w:pPr>
        <w:spacing w:line="0" w:lineRule="atLeast"/>
        <w:rPr>
          <w:rFonts w:cs="Arial"/>
          <w:szCs w:val="20"/>
        </w:rPr>
      </w:pPr>
    </w:p>
    <w:p w14:paraId="4D32E071" w14:textId="14B13D28" w:rsidR="0080013C" w:rsidRPr="00025431" w:rsidRDefault="00EE600C" w:rsidP="00F97D17">
      <w:pPr>
        <w:spacing w:line="0" w:lineRule="atLeast"/>
        <w:rPr>
          <w:rFonts w:cs="Arial"/>
          <w:szCs w:val="20"/>
        </w:rPr>
      </w:pPr>
      <w:r w:rsidRPr="00025431">
        <w:rPr>
          <w:rFonts w:cs="Arial"/>
          <w:szCs w:val="20"/>
        </w:rPr>
        <w:br w:type="page"/>
      </w:r>
    </w:p>
    <w:p w14:paraId="0ACD3BFA" w14:textId="00E58D66" w:rsidR="00BB1E26" w:rsidRPr="00B769EB" w:rsidRDefault="002B2B13" w:rsidP="00CC37D1">
      <w:pPr>
        <w:pStyle w:val="Naslov1"/>
        <w:numPr>
          <w:ilvl w:val="0"/>
          <w:numId w:val="12"/>
        </w:numPr>
        <w:spacing w:before="0" w:beforeAutospacing="0" w:after="0" w:afterAutospacing="0" w:line="260" w:lineRule="exact"/>
        <w:ind w:left="357" w:hanging="357"/>
        <w:rPr>
          <w:rFonts w:cs="Arial"/>
        </w:rPr>
      </w:pPr>
      <w:bookmarkStart w:id="2" w:name="_Toc224734194"/>
      <w:r w:rsidRPr="00B769EB">
        <w:rPr>
          <w:rFonts w:cs="Arial"/>
          <w:caps w:val="0"/>
        </w:rPr>
        <w:lastRenderedPageBreak/>
        <w:t>NAROČNIK</w:t>
      </w:r>
      <w:bookmarkEnd w:id="0"/>
      <w:bookmarkEnd w:id="1"/>
      <w:bookmarkEnd w:id="2"/>
    </w:p>
    <w:p w14:paraId="7E82A01C" w14:textId="77777777" w:rsidR="00712EB1" w:rsidRPr="008E4247" w:rsidRDefault="00712EB1" w:rsidP="00CC37D1">
      <w:pPr>
        <w:spacing w:line="260" w:lineRule="exact"/>
        <w:rPr>
          <w:rFonts w:cs="Arial"/>
        </w:rPr>
      </w:pPr>
    </w:p>
    <w:p w14:paraId="74455E82" w14:textId="397076D5" w:rsidR="002336FE" w:rsidRPr="000D4A95" w:rsidRDefault="000D4A95" w:rsidP="000D4A95">
      <w:pPr>
        <w:rPr>
          <w:rFonts w:eastAsia="Times New Roman" w:cs="Arial"/>
          <w:bCs/>
          <w:szCs w:val="20"/>
        </w:rPr>
      </w:pPr>
      <w:r w:rsidRPr="00285D89">
        <w:rPr>
          <w:rFonts w:eastAsia="Times New Roman" w:cs="Arial"/>
          <w:bCs/>
          <w:szCs w:val="20"/>
        </w:rPr>
        <w:t>To javno naročilo izvaja Ministrstvo za notranje zadeve in javno upravo, Štefanova ulica 2, 1</w:t>
      </w:r>
      <w:r>
        <w:rPr>
          <w:rFonts w:eastAsia="Times New Roman" w:cs="Arial"/>
          <w:bCs/>
          <w:szCs w:val="20"/>
        </w:rPr>
        <w:t>501</w:t>
      </w:r>
      <w:r w:rsidRPr="00285D89">
        <w:rPr>
          <w:rFonts w:eastAsia="Times New Roman" w:cs="Arial"/>
          <w:bCs/>
          <w:szCs w:val="20"/>
        </w:rPr>
        <w:t xml:space="preserve"> Ljubljana, v katerem je v skladu Zakonom o spremembah Zakona o Vladi Republike Slovenije (Uradni list RS, št. 555/26; ZVRS-K) združeno delovno področje Ministrstva za notranje zadeve, Ministrstva za javno upravo in Ministrstva za digitalno preobrazbo, v svojem imenu in za svoj račun (v nadaljevanju: naročnik</w:t>
      </w:r>
      <w:r>
        <w:rPr>
          <w:rFonts w:eastAsia="Times New Roman" w:cs="Arial"/>
          <w:bCs/>
          <w:szCs w:val="20"/>
        </w:rPr>
        <w:t>)</w:t>
      </w:r>
      <w:r w:rsidR="00940A5E">
        <w:rPr>
          <w:rFonts w:cs="Arial"/>
        </w:rPr>
        <w:t xml:space="preserve"> ter v imenu in za račun etažnih lastnikov na naslovu </w:t>
      </w:r>
      <w:r w:rsidR="00E8195D">
        <w:rPr>
          <w:rFonts w:cs="Arial"/>
        </w:rPr>
        <w:t>Kotnikova 5, Ljubljana</w:t>
      </w:r>
      <w:r w:rsidR="00940A5E">
        <w:rPr>
          <w:rFonts w:cs="Arial"/>
        </w:rPr>
        <w:t xml:space="preserve">, ki jih zastopa </w:t>
      </w:r>
      <w:r w:rsidR="00726A4D" w:rsidRPr="00C8541A">
        <w:rPr>
          <w:rFonts w:cs="Arial"/>
          <w:szCs w:val="20"/>
        </w:rPr>
        <w:t>TABOR UPRAVLJANJE IN VZDRŽEVANJE</w:t>
      </w:r>
      <w:r w:rsidR="00726A4D">
        <w:rPr>
          <w:rFonts w:cs="Arial"/>
          <w:szCs w:val="20"/>
        </w:rPr>
        <w:t>, upravljanje in vzdrževanje objektov,</w:t>
      </w:r>
      <w:r w:rsidR="00726A4D" w:rsidRPr="00C8541A">
        <w:rPr>
          <w:rFonts w:cs="Arial"/>
          <w:szCs w:val="20"/>
        </w:rPr>
        <w:t xml:space="preserve"> d.o.o., </w:t>
      </w:r>
      <w:r w:rsidR="00726A4D">
        <w:rPr>
          <w:rFonts w:cs="Arial"/>
          <w:szCs w:val="20"/>
        </w:rPr>
        <w:t>Dolenjska cesta 43</w:t>
      </w:r>
      <w:r w:rsidR="00726A4D" w:rsidRPr="00C8541A">
        <w:rPr>
          <w:rFonts w:cs="Arial"/>
          <w:szCs w:val="20"/>
        </w:rPr>
        <w:t>, 1000 Ljubljana</w:t>
      </w:r>
      <w:r w:rsidR="009B36B8" w:rsidRPr="009B36B8">
        <w:rPr>
          <w:rFonts w:cs="Arial"/>
        </w:rPr>
        <w:t xml:space="preserve"> </w:t>
      </w:r>
      <w:r w:rsidR="00940A5E">
        <w:rPr>
          <w:rFonts w:cs="Arial"/>
        </w:rPr>
        <w:t>(v nadaljevanju: upravnik).</w:t>
      </w:r>
    </w:p>
    <w:p w14:paraId="2447A9AC" w14:textId="77777777" w:rsidR="002336FE" w:rsidRDefault="002336FE" w:rsidP="00CC37D1">
      <w:pPr>
        <w:spacing w:line="260" w:lineRule="exact"/>
        <w:rPr>
          <w:rFonts w:cs="Arial"/>
        </w:rPr>
      </w:pPr>
    </w:p>
    <w:p w14:paraId="6C44FC7B" w14:textId="394B0237" w:rsidR="00D34666" w:rsidRPr="003B1FB1" w:rsidRDefault="00D34666" w:rsidP="00CC37D1">
      <w:pPr>
        <w:spacing w:line="260" w:lineRule="exact"/>
        <w:rPr>
          <w:rFonts w:cs="Arial"/>
        </w:rPr>
      </w:pPr>
      <w:r w:rsidRPr="00007FDA">
        <w:rPr>
          <w:rFonts w:cs="Arial"/>
        </w:rPr>
        <w:t xml:space="preserve">Naročnik vabi vse zainteresirane ponudnike, da predložijo ponudbo, skladno z zahtevami iz </w:t>
      </w:r>
      <w:r w:rsidR="007912B1">
        <w:rPr>
          <w:rFonts w:cs="Arial"/>
        </w:rPr>
        <w:t xml:space="preserve">navodil </w:t>
      </w:r>
      <w:r w:rsidRPr="003B1FB1">
        <w:rPr>
          <w:rFonts w:cs="Arial"/>
        </w:rPr>
        <w:t>gospodarskim subjektom za pripravo ponudbe</w:t>
      </w:r>
      <w:r w:rsidR="007912B1">
        <w:rPr>
          <w:rFonts w:cs="Arial"/>
        </w:rPr>
        <w:t xml:space="preserve"> za oddajo javnega naročila</w:t>
      </w:r>
      <w:r w:rsidRPr="003B1FB1">
        <w:rPr>
          <w:rFonts w:cs="Arial"/>
        </w:rPr>
        <w:t xml:space="preserve"> </w:t>
      </w:r>
      <w:r w:rsidR="00F61982">
        <w:rPr>
          <w:rFonts w:cs="Arial"/>
        </w:rPr>
        <w:t>(v nadaljnjem besedilu: navodil</w:t>
      </w:r>
      <w:r w:rsidR="007912B1">
        <w:rPr>
          <w:rFonts w:cs="Arial"/>
        </w:rPr>
        <w:t>a</w:t>
      </w:r>
      <w:r w:rsidR="00F61982">
        <w:rPr>
          <w:rFonts w:cs="Arial"/>
        </w:rPr>
        <w:t>)</w:t>
      </w:r>
      <w:r w:rsidR="007912B1">
        <w:rPr>
          <w:rFonts w:cs="Arial"/>
        </w:rPr>
        <w:t>.</w:t>
      </w:r>
    </w:p>
    <w:p w14:paraId="2D96E216" w14:textId="256A3F1E" w:rsidR="00221F52" w:rsidRDefault="00221F52" w:rsidP="00CC37D1">
      <w:pPr>
        <w:spacing w:line="260" w:lineRule="exact"/>
        <w:rPr>
          <w:rFonts w:cs="Arial"/>
        </w:rPr>
      </w:pPr>
    </w:p>
    <w:p w14:paraId="7804173F" w14:textId="77777777" w:rsidR="00F61982" w:rsidRPr="008E4247" w:rsidRDefault="00F61982" w:rsidP="00CC37D1">
      <w:pPr>
        <w:spacing w:line="260" w:lineRule="exact"/>
        <w:rPr>
          <w:rFonts w:cs="Arial"/>
        </w:rPr>
      </w:pPr>
    </w:p>
    <w:p w14:paraId="106C32F2" w14:textId="18D5E1A8" w:rsidR="00152883" w:rsidRPr="00B769EB" w:rsidRDefault="00C91BF6" w:rsidP="00CC37D1">
      <w:pPr>
        <w:pStyle w:val="Naslov1"/>
        <w:numPr>
          <w:ilvl w:val="0"/>
          <w:numId w:val="12"/>
        </w:numPr>
        <w:spacing w:before="0" w:beforeAutospacing="0" w:after="0" w:afterAutospacing="0" w:line="260" w:lineRule="exact"/>
        <w:ind w:left="357" w:hanging="357"/>
        <w:rPr>
          <w:rFonts w:cs="Arial"/>
        </w:rPr>
      </w:pPr>
      <w:bookmarkStart w:id="3" w:name="_Toc336851730"/>
      <w:bookmarkStart w:id="4" w:name="_Toc336851778"/>
      <w:bookmarkStart w:id="5" w:name="_Toc224734195"/>
      <w:r w:rsidRPr="006F283A">
        <w:rPr>
          <w:rFonts w:cs="Arial"/>
        </w:rPr>
        <w:t>O</w:t>
      </w:r>
      <w:r w:rsidRPr="00B769EB">
        <w:rPr>
          <w:rFonts w:cs="Arial"/>
        </w:rPr>
        <w:t>ZNAKA IN PREDMET JAVNEGA NAROČILA</w:t>
      </w:r>
      <w:bookmarkEnd w:id="3"/>
      <w:bookmarkEnd w:id="4"/>
      <w:bookmarkEnd w:id="5"/>
    </w:p>
    <w:p w14:paraId="21EB364C" w14:textId="77777777" w:rsidR="008E4247" w:rsidRPr="006F283A" w:rsidRDefault="008E4247" w:rsidP="00CC37D1">
      <w:pPr>
        <w:spacing w:line="260" w:lineRule="exact"/>
      </w:pPr>
    </w:p>
    <w:p w14:paraId="578EC6EB" w14:textId="6A3AAE6F" w:rsidR="005123C1" w:rsidRDefault="00837C45" w:rsidP="00CC37D1">
      <w:pPr>
        <w:tabs>
          <w:tab w:val="left" w:pos="993"/>
        </w:tabs>
        <w:spacing w:line="260" w:lineRule="exact"/>
        <w:rPr>
          <w:rFonts w:cs="Arial"/>
        </w:rPr>
      </w:pPr>
      <w:bookmarkStart w:id="6" w:name="_Toc336851731"/>
      <w:bookmarkStart w:id="7" w:name="_Toc336851779"/>
      <w:r w:rsidRPr="00E332F9">
        <w:rPr>
          <w:rFonts w:cs="Arial"/>
        </w:rPr>
        <w:t>Oznaka:</w:t>
      </w:r>
      <w:r w:rsidRPr="00E332F9">
        <w:rPr>
          <w:rFonts w:cs="Arial"/>
        </w:rPr>
        <w:tab/>
      </w:r>
      <w:bookmarkStart w:id="8" w:name="_Hlk63079408"/>
      <w:r w:rsidR="00E34928">
        <w:rPr>
          <w:rFonts w:cs="Arial"/>
        </w:rPr>
        <w:t xml:space="preserve">        </w:t>
      </w:r>
      <w:r w:rsidR="00597736" w:rsidRPr="00E332F9">
        <w:rPr>
          <w:rFonts w:cs="Arial"/>
        </w:rPr>
        <w:t>NMV</w:t>
      </w:r>
      <w:r w:rsidR="003864C6">
        <w:rPr>
          <w:rFonts w:cs="Arial"/>
        </w:rPr>
        <w:t>POK</w:t>
      </w:r>
      <w:r w:rsidR="00C64159">
        <w:rPr>
          <w:rFonts w:cs="Arial"/>
        </w:rPr>
        <w:t>-</w:t>
      </w:r>
      <w:r w:rsidR="003864C6">
        <w:rPr>
          <w:rFonts w:cs="Arial"/>
        </w:rPr>
        <w:t>4</w:t>
      </w:r>
      <w:r w:rsidR="00C63FE0">
        <w:rPr>
          <w:rFonts w:cs="Arial"/>
        </w:rPr>
        <w:t>/20</w:t>
      </w:r>
      <w:r w:rsidR="004A3091">
        <w:rPr>
          <w:rFonts w:cs="Arial"/>
        </w:rPr>
        <w:t>2</w:t>
      </w:r>
      <w:bookmarkEnd w:id="8"/>
      <w:r w:rsidR="003864C6">
        <w:rPr>
          <w:rFonts w:cs="Arial"/>
        </w:rPr>
        <w:t>6</w:t>
      </w:r>
    </w:p>
    <w:p w14:paraId="35AEB0A9" w14:textId="6A16D785" w:rsidR="00E34928" w:rsidRDefault="00E34928" w:rsidP="00CC37D1">
      <w:pPr>
        <w:tabs>
          <w:tab w:val="left" w:pos="993"/>
        </w:tabs>
        <w:spacing w:line="260" w:lineRule="exact"/>
        <w:rPr>
          <w:rFonts w:cs="Arial"/>
        </w:rPr>
      </w:pPr>
    </w:p>
    <w:p w14:paraId="5FD3EB81" w14:textId="4BE9BE54" w:rsidR="00BC3590" w:rsidRPr="00E34928" w:rsidRDefault="00E34928" w:rsidP="00CC37D1">
      <w:pPr>
        <w:tabs>
          <w:tab w:val="left" w:pos="993"/>
        </w:tabs>
        <w:spacing w:line="260" w:lineRule="exact"/>
        <w:ind w:left="1410" w:hanging="1410"/>
        <w:rPr>
          <w:rFonts w:ascii="Arial-BoldMT" w:hAnsi="Arial-BoldMT" w:cs="Arial-BoldMT"/>
          <w:b/>
          <w:bCs/>
          <w:sz w:val="22"/>
          <w:lang w:eastAsia="sl-SI"/>
        </w:rPr>
      </w:pPr>
      <w:r w:rsidRPr="00800960">
        <w:rPr>
          <w:rFonts w:cs="Arial"/>
          <w:szCs w:val="20"/>
        </w:rPr>
        <w:t xml:space="preserve">Predmet: </w:t>
      </w:r>
      <w:r w:rsidRPr="00800960">
        <w:rPr>
          <w:rFonts w:cs="Arial"/>
          <w:szCs w:val="20"/>
        </w:rPr>
        <w:tab/>
      </w:r>
      <w:r w:rsidRPr="00800960">
        <w:rPr>
          <w:rFonts w:cs="Arial"/>
          <w:szCs w:val="20"/>
        </w:rPr>
        <w:tab/>
      </w:r>
      <w:r w:rsidR="003864C6">
        <w:rPr>
          <w:rFonts w:cs="Arial"/>
          <w:color w:val="000000"/>
          <w:szCs w:val="20"/>
        </w:rPr>
        <w:t>Z</w:t>
      </w:r>
      <w:r w:rsidR="003864C6" w:rsidRPr="00F03BB2">
        <w:rPr>
          <w:rFonts w:cs="Arial"/>
          <w:color w:val="000000"/>
          <w:szCs w:val="20"/>
        </w:rPr>
        <w:t>amenjava sistema za odkrivanje in alarmiranje požara</w:t>
      </w:r>
      <w:r w:rsidR="003864C6">
        <w:rPr>
          <w:rFonts w:cs="Arial"/>
          <w:color w:val="000000"/>
          <w:szCs w:val="20"/>
        </w:rPr>
        <w:t xml:space="preserve"> </w:t>
      </w:r>
      <w:r w:rsidR="003864C6" w:rsidRPr="00672893">
        <w:rPr>
          <w:rFonts w:cs="Arial"/>
          <w:color w:val="000000"/>
          <w:szCs w:val="20"/>
        </w:rPr>
        <w:t>na objekt</w:t>
      </w:r>
      <w:r w:rsidR="003864C6">
        <w:rPr>
          <w:rFonts w:cs="Arial"/>
          <w:color w:val="000000"/>
          <w:szCs w:val="20"/>
        </w:rPr>
        <w:t>u</w:t>
      </w:r>
      <w:r w:rsidR="003864C6" w:rsidRPr="00672893">
        <w:rPr>
          <w:rFonts w:cs="Arial"/>
          <w:color w:val="000000"/>
          <w:szCs w:val="20"/>
        </w:rPr>
        <w:t xml:space="preserve"> </w:t>
      </w:r>
      <w:r w:rsidR="003864C6">
        <w:rPr>
          <w:rFonts w:cs="Arial"/>
          <w:color w:val="000000"/>
          <w:szCs w:val="20"/>
        </w:rPr>
        <w:t>Kotnikova 5, Ljubljana</w:t>
      </w:r>
    </w:p>
    <w:p w14:paraId="16DD284D" w14:textId="77777777" w:rsidR="004C3D4E" w:rsidRDefault="004C3D4E" w:rsidP="00CC37D1">
      <w:pPr>
        <w:pStyle w:val="Default"/>
        <w:spacing w:line="260" w:lineRule="exact"/>
        <w:jc w:val="both"/>
        <w:rPr>
          <w:rFonts w:eastAsia="Calibri"/>
          <w:sz w:val="20"/>
          <w:szCs w:val="20"/>
          <w:lang w:eastAsia="en-US"/>
        </w:rPr>
      </w:pPr>
    </w:p>
    <w:p w14:paraId="786D92E1" w14:textId="22BF39BA" w:rsidR="00FE535E" w:rsidRDefault="009C58AC" w:rsidP="00CC37D1">
      <w:pPr>
        <w:pStyle w:val="Default"/>
        <w:spacing w:line="260" w:lineRule="exact"/>
        <w:jc w:val="both"/>
        <w:rPr>
          <w:rFonts w:eastAsia="Calibri"/>
          <w:sz w:val="20"/>
          <w:szCs w:val="20"/>
          <w:lang w:eastAsia="en-US"/>
        </w:rPr>
      </w:pPr>
      <w:r w:rsidRPr="009C58AC">
        <w:rPr>
          <w:rFonts w:eastAsia="Calibri"/>
          <w:sz w:val="20"/>
          <w:szCs w:val="20"/>
          <w:lang w:eastAsia="en-US"/>
        </w:rPr>
        <w:t xml:space="preserve">Predmet javnega </w:t>
      </w:r>
      <w:r w:rsidR="00F54FDD">
        <w:rPr>
          <w:rFonts w:eastAsia="Calibri"/>
          <w:sz w:val="20"/>
          <w:szCs w:val="20"/>
          <w:lang w:eastAsia="en-US"/>
        </w:rPr>
        <w:t>naročila je</w:t>
      </w:r>
      <w:r w:rsidRPr="009C58AC">
        <w:rPr>
          <w:rFonts w:eastAsia="Calibri"/>
          <w:sz w:val="20"/>
          <w:szCs w:val="20"/>
          <w:lang w:eastAsia="en-US"/>
        </w:rPr>
        <w:t xml:space="preserve"> podrobneje opredeljen v obrazcu »Predračun – popis del«, vzorcu pogodbe s prilogami ter drugih dokumentih, ki so del dokumentacije v zvezi z oddajo javnega naročila.</w:t>
      </w:r>
    </w:p>
    <w:p w14:paraId="660C160F" w14:textId="5AA29E73" w:rsidR="00F61982" w:rsidRDefault="00F61982" w:rsidP="00CC37D1">
      <w:pPr>
        <w:pStyle w:val="Default"/>
        <w:spacing w:line="260" w:lineRule="exact"/>
        <w:jc w:val="both"/>
        <w:rPr>
          <w:rFonts w:eastAsia="Calibri"/>
          <w:sz w:val="20"/>
          <w:szCs w:val="20"/>
          <w:lang w:eastAsia="en-US"/>
        </w:rPr>
      </w:pPr>
    </w:p>
    <w:p w14:paraId="2BA5941F" w14:textId="77777777" w:rsidR="009C58AC" w:rsidRDefault="009C58AC" w:rsidP="00CC37D1">
      <w:pPr>
        <w:pStyle w:val="Default"/>
        <w:spacing w:line="260" w:lineRule="exact"/>
        <w:jc w:val="both"/>
        <w:rPr>
          <w:rFonts w:eastAsia="Calibri"/>
          <w:sz w:val="20"/>
          <w:szCs w:val="20"/>
          <w:lang w:eastAsia="en-US"/>
        </w:rPr>
      </w:pPr>
    </w:p>
    <w:p w14:paraId="6DFA39A1" w14:textId="12C85DD2" w:rsidR="005312FE" w:rsidRPr="00B769EB" w:rsidRDefault="00C91BF6" w:rsidP="00CC37D1">
      <w:pPr>
        <w:pStyle w:val="Naslov1"/>
        <w:numPr>
          <w:ilvl w:val="0"/>
          <w:numId w:val="12"/>
        </w:numPr>
        <w:spacing w:before="0" w:beforeAutospacing="0" w:after="0" w:afterAutospacing="0" w:line="260" w:lineRule="exact"/>
        <w:ind w:left="357" w:hanging="357"/>
        <w:rPr>
          <w:rFonts w:cs="Arial"/>
        </w:rPr>
      </w:pPr>
      <w:bookmarkStart w:id="9" w:name="_Toc224734196"/>
      <w:r w:rsidRPr="008E4247">
        <w:rPr>
          <w:rFonts w:cs="Arial"/>
        </w:rPr>
        <w:t>N</w:t>
      </w:r>
      <w:r w:rsidRPr="00B769EB">
        <w:rPr>
          <w:rFonts w:cs="Arial"/>
        </w:rPr>
        <w:t>AČIN ODDAJE JAVNEGA NAROČILA</w:t>
      </w:r>
      <w:bookmarkEnd w:id="6"/>
      <w:bookmarkEnd w:id="7"/>
      <w:bookmarkEnd w:id="9"/>
    </w:p>
    <w:p w14:paraId="3381B5D9" w14:textId="77777777" w:rsidR="008E4247" w:rsidRPr="008E4247" w:rsidRDefault="008E4247" w:rsidP="00CC37D1">
      <w:pPr>
        <w:spacing w:line="260" w:lineRule="exact"/>
      </w:pPr>
    </w:p>
    <w:p w14:paraId="135DF026" w14:textId="73991D56" w:rsidR="009C58AC" w:rsidRDefault="009C58AC" w:rsidP="00CC37D1">
      <w:pPr>
        <w:spacing w:line="260" w:lineRule="exact"/>
        <w:rPr>
          <w:rFonts w:cs="Arial"/>
          <w:szCs w:val="20"/>
        </w:rPr>
      </w:pPr>
      <w:r w:rsidRPr="00F95C00">
        <w:rPr>
          <w:rFonts w:cs="Arial"/>
          <w:szCs w:val="20"/>
        </w:rPr>
        <w:t>Za oddajo predm</w:t>
      </w:r>
      <w:r>
        <w:rPr>
          <w:rFonts w:cs="Arial"/>
          <w:szCs w:val="20"/>
        </w:rPr>
        <w:t>etnega naročila se v skladu s 47</w:t>
      </w:r>
      <w:r w:rsidRPr="00F95C00">
        <w:rPr>
          <w:rFonts w:cs="Arial"/>
          <w:szCs w:val="20"/>
        </w:rPr>
        <w:t>. členom Zakona o javnem naročanju (</w:t>
      </w:r>
      <w:r w:rsidR="00F54FDD" w:rsidRPr="00F54FDD">
        <w:rPr>
          <w:rFonts w:cs="Arial"/>
          <w:szCs w:val="20"/>
        </w:rPr>
        <w:t>Uradni list RS, št. 91/15, 14/18, 121/21, 10/22, 74/22 – odl. US, 100/22 – ZNUZSZS, 28/23, 88/23 – ZOPNN-F in 83/25 – ZOUL</w:t>
      </w:r>
      <w:r w:rsidRPr="00F84E3A">
        <w:rPr>
          <w:rFonts w:cs="Arial"/>
          <w:szCs w:val="20"/>
        </w:rPr>
        <w:t>, v nadaljnjem besedilu: ZJN-3) izvede</w:t>
      </w:r>
      <w:r w:rsidRPr="00F95C00">
        <w:rPr>
          <w:rFonts w:cs="Arial"/>
          <w:szCs w:val="20"/>
        </w:rPr>
        <w:t xml:space="preserve"> postopek</w:t>
      </w:r>
      <w:r>
        <w:rPr>
          <w:rFonts w:cs="Arial"/>
          <w:szCs w:val="20"/>
        </w:rPr>
        <w:t xml:space="preserve"> oddaje naročila male vrednosti.</w:t>
      </w:r>
    </w:p>
    <w:p w14:paraId="343E27A3" w14:textId="77777777" w:rsidR="00835CEC" w:rsidRPr="00835CEC" w:rsidRDefault="00835CEC" w:rsidP="00CC37D1">
      <w:pPr>
        <w:spacing w:line="260" w:lineRule="exact"/>
        <w:rPr>
          <w:rFonts w:cs="Arial"/>
          <w:szCs w:val="20"/>
          <w:lang w:eastAsia="sl-SI"/>
        </w:rPr>
      </w:pPr>
    </w:p>
    <w:p w14:paraId="4F8378DF" w14:textId="5AE34701" w:rsidR="00835CEC" w:rsidRPr="00835CEC" w:rsidRDefault="00835CEC" w:rsidP="00CC37D1">
      <w:pPr>
        <w:spacing w:line="260" w:lineRule="exact"/>
        <w:rPr>
          <w:rFonts w:cs="Arial"/>
          <w:szCs w:val="20"/>
          <w:lang w:eastAsia="sl-SI"/>
        </w:rPr>
      </w:pPr>
      <w:r w:rsidRPr="00835CEC">
        <w:rPr>
          <w:rFonts w:cs="Arial"/>
          <w:szCs w:val="20"/>
          <w:lang w:eastAsia="sl-SI"/>
        </w:rPr>
        <w:t>V skladu z drugim odstavkom 47. člena ZJN-3 bodo izvedena pogajanja samo, če naročnik ne bo prejel nobene dopustne ponudbe. Naročnik bo povabil na pogajanja samo ponudnike, katerih ponudbe v celoti izpolnjujejo vse druge zahteve naročnika iz navodil, vendar vrednost njihove ponudbe presega naročnikova zagotovljena sredstva</w:t>
      </w:r>
      <w:r w:rsidR="009C58AC">
        <w:rPr>
          <w:rFonts w:cs="Arial"/>
          <w:szCs w:val="20"/>
          <w:lang w:eastAsia="sl-SI"/>
        </w:rPr>
        <w:t>.</w:t>
      </w:r>
    </w:p>
    <w:p w14:paraId="01C0E8FE" w14:textId="77777777" w:rsidR="00835CEC" w:rsidRPr="00835CEC" w:rsidRDefault="00835CEC" w:rsidP="00CC37D1">
      <w:pPr>
        <w:spacing w:line="260" w:lineRule="exact"/>
        <w:rPr>
          <w:rFonts w:cs="Arial"/>
          <w:szCs w:val="20"/>
          <w:lang w:eastAsia="sl-SI"/>
        </w:rPr>
      </w:pPr>
    </w:p>
    <w:p w14:paraId="6E648BD7" w14:textId="77777777" w:rsidR="00CC741B" w:rsidRPr="00255DC7" w:rsidRDefault="00CC741B" w:rsidP="00CC37D1">
      <w:pPr>
        <w:spacing w:line="260" w:lineRule="exact"/>
        <w:rPr>
          <w:rFonts w:cs="Arial"/>
          <w:szCs w:val="20"/>
        </w:rPr>
      </w:pPr>
      <w:r w:rsidRPr="00255DC7">
        <w:rPr>
          <w:rFonts w:cs="Arial"/>
          <w:szCs w:val="20"/>
        </w:rPr>
        <w:t xml:space="preserve">O pogajanjih bo ponudnik obveščen preko informacijskega sistema e-JN. Naročnik bo ponudnika povabil k morebitnim pogajanjem s povabilom k nadaljevanju pogajanj, preko informacijskega sistema e-JN. Naročnik lahko pogajanja izvede tako, da se pogaja z vsemi ponudniki istočasno ali z vsakim posebej. V zadnjem krogu pogajanj bo naročnik vse ponudnike, ki so bili vabljeni k pogajanjem (ne glede na udeležbo na pogajanjih), povabil k oddaji končne ponudbe </w:t>
      </w:r>
      <w:bookmarkStart w:id="10" w:name="_Hlk517950118"/>
      <w:r w:rsidRPr="00255DC7">
        <w:rPr>
          <w:rFonts w:cs="Arial"/>
          <w:szCs w:val="20"/>
        </w:rPr>
        <w:t>preko sistema e-JN</w:t>
      </w:r>
      <w:bookmarkEnd w:id="10"/>
      <w:r w:rsidRPr="00255DC7">
        <w:rPr>
          <w:rFonts w:cs="Arial"/>
          <w:szCs w:val="20"/>
        </w:rPr>
        <w:t xml:space="preserve">. </w:t>
      </w:r>
    </w:p>
    <w:p w14:paraId="2255AE8B" w14:textId="77777777" w:rsidR="00CC741B" w:rsidRPr="00255DC7" w:rsidRDefault="00CC741B" w:rsidP="00CC37D1">
      <w:pPr>
        <w:spacing w:line="260" w:lineRule="exact"/>
        <w:rPr>
          <w:rFonts w:cs="Arial"/>
          <w:szCs w:val="20"/>
        </w:rPr>
      </w:pPr>
    </w:p>
    <w:p w14:paraId="1DD8B434" w14:textId="6AF8F9E3" w:rsidR="00CC741B" w:rsidRPr="00255DC7" w:rsidRDefault="00CC741B" w:rsidP="00CC37D1">
      <w:pPr>
        <w:spacing w:line="260" w:lineRule="exact"/>
        <w:rPr>
          <w:rFonts w:cs="Arial"/>
          <w:szCs w:val="20"/>
        </w:rPr>
      </w:pPr>
      <w:r>
        <w:rPr>
          <w:rFonts w:cs="Arial"/>
          <w:szCs w:val="20"/>
        </w:rPr>
        <w:t>N</w:t>
      </w:r>
      <w:r w:rsidRPr="00255DC7">
        <w:rPr>
          <w:rFonts w:cs="Arial"/>
          <w:szCs w:val="20"/>
        </w:rPr>
        <w:t>aročnik</w:t>
      </w:r>
      <w:r>
        <w:rPr>
          <w:rFonts w:cs="Arial"/>
          <w:szCs w:val="20"/>
        </w:rPr>
        <w:t xml:space="preserve"> bo</w:t>
      </w:r>
      <w:r w:rsidRPr="00255DC7">
        <w:rPr>
          <w:rFonts w:cs="Arial"/>
          <w:szCs w:val="20"/>
        </w:rPr>
        <w:t xml:space="preserve"> v postopku pogajanj kot končno ponudbo upošteval ponudnikovo zadnjo, v informacijski sistem e-JN predloženo ponudbo</w:t>
      </w:r>
      <w:r>
        <w:rPr>
          <w:rFonts w:cs="Arial"/>
          <w:szCs w:val="20"/>
        </w:rPr>
        <w:t>, č</w:t>
      </w:r>
      <w:r w:rsidRPr="00255DC7">
        <w:rPr>
          <w:rFonts w:cs="Arial"/>
          <w:szCs w:val="20"/>
        </w:rPr>
        <w:t>e se ponudnik ne bo odzval na naročnikovo povabilo na pogajanja, oziroma ne bo predložil nove oz. končne ponudbe.</w:t>
      </w:r>
      <w:r w:rsidR="00B372BE">
        <w:rPr>
          <w:rFonts w:cs="Arial"/>
          <w:szCs w:val="20"/>
        </w:rPr>
        <w:t xml:space="preserve"> </w:t>
      </w:r>
      <w:r w:rsidRPr="00255DC7">
        <w:rPr>
          <w:rFonts w:cs="Arial"/>
          <w:szCs w:val="20"/>
        </w:rPr>
        <w:t>Naročnik se bo pogajal o ceni.</w:t>
      </w:r>
    </w:p>
    <w:p w14:paraId="1D85F181" w14:textId="77777777" w:rsidR="00CC741B" w:rsidRPr="00255DC7" w:rsidRDefault="00CC741B" w:rsidP="00CC37D1">
      <w:pPr>
        <w:spacing w:line="260" w:lineRule="exact"/>
        <w:rPr>
          <w:rFonts w:cs="Arial"/>
          <w:szCs w:val="20"/>
        </w:rPr>
      </w:pPr>
    </w:p>
    <w:p w14:paraId="368EA7B3" w14:textId="45498BA5" w:rsidR="00CC741B" w:rsidRDefault="00CC741B" w:rsidP="00CC37D1">
      <w:pPr>
        <w:spacing w:line="260" w:lineRule="exact"/>
        <w:rPr>
          <w:rFonts w:cs="Arial"/>
          <w:szCs w:val="20"/>
        </w:rPr>
      </w:pPr>
      <w:r w:rsidRPr="00255DC7">
        <w:rPr>
          <w:rFonts w:cs="Arial"/>
          <w:szCs w:val="20"/>
        </w:rPr>
        <w:t>Naročnik bo, na podlagi v nadaljevanju navedenih pogojev in meril,</w:t>
      </w:r>
      <w:r>
        <w:rPr>
          <w:rFonts w:cs="Arial"/>
          <w:szCs w:val="20"/>
        </w:rPr>
        <w:t xml:space="preserve"> </w:t>
      </w:r>
      <w:r w:rsidRPr="00AE6751">
        <w:rPr>
          <w:rFonts w:cs="Arial"/>
          <w:szCs w:val="20"/>
        </w:rPr>
        <w:t>določenih v dokumentaciji naročila</w:t>
      </w:r>
      <w:r>
        <w:rPr>
          <w:rFonts w:cs="Arial"/>
          <w:szCs w:val="20"/>
        </w:rPr>
        <w:t>,</w:t>
      </w:r>
      <w:r w:rsidRPr="00255DC7">
        <w:rPr>
          <w:rFonts w:cs="Arial"/>
          <w:szCs w:val="20"/>
        </w:rPr>
        <w:t xml:space="preserve"> izbral </w:t>
      </w:r>
      <w:r>
        <w:rPr>
          <w:rFonts w:cs="Arial"/>
          <w:szCs w:val="20"/>
        </w:rPr>
        <w:t xml:space="preserve">najugodnejšega </w:t>
      </w:r>
      <w:r w:rsidRPr="00255DC7">
        <w:rPr>
          <w:rFonts w:cs="Arial"/>
          <w:szCs w:val="20"/>
        </w:rPr>
        <w:t>ponudnika, ki bo oddal dopustno ponudbo</w:t>
      </w:r>
      <w:r>
        <w:rPr>
          <w:rFonts w:cs="Arial"/>
          <w:szCs w:val="20"/>
        </w:rPr>
        <w:t xml:space="preserve"> in bo z njim</w:t>
      </w:r>
      <w:r w:rsidRPr="00255DC7">
        <w:rPr>
          <w:rFonts w:cs="Arial"/>
          <w:szCs w:val="20"/>
        </w:rPr>
        <w:t xml:space="preserve"> sklenil pogodbo. </w:t>
      </w:r>
    </w:p>
    <w:p w14:paraId="02436F8F" w14:textId="5C27D1CB" w:rsidR="00835CEC" w:rsidRDefault="00835CEC" w:rsidP="00CC37D1">
      <w:pPr>
        <w:spacing w:line="260" w:lineRule="exact"/>
        <w:rPr>
          <w:rFonts w:cs="Arial"/>
        </w:rPr>
      </w:pPr>
    </w:p>
    <w:p w14:paraId="7EA8502E" w14:textId="77777777" w:rsidR="009C58AC" w:rsidRDefault="009C58AC" w:rsidP="00CC37D1">
      <w:pPr>
        <w:spacing w:line="260" w:lineRule="exact"/>
        <w:rPr>
          <w:rFonts w:cs="Arial"/>
        </w:rPr>
      </w:pPr>
    </w:p>
    <w:p w14:paraId="05FC5DA1" w14:textId="45CEE5C6" w:rsidR="006F1A3F" w:rsidRPr="00B769EB" w:rsidRDefault="006F1A3F" w:rsidP="00CC37D1">
      <w:pPr>
        <w:pStyle w:val="Naslov1"/>
        <w:numPr>
          <w:ilvl w:val="0"/>
          <w:numId w:val="12"/>
        </w:numPr>
        <w:spacing w:before="0" w:beforeAutospacing="0" w:after="0" w:afterAutospacing="0" w:line="260" w:lineRule="exact"/>
        <w:ind w:left="357" w:hanging="357"/>
        <w:rPr>
          <w:rFonts w:cs="Arial"/>
        </w:rPr>
      </w:pPr>
      <w:bookmarkStart w:id="11" w:name="_Toc336851732"/>
      <w:bookmarkStart w:id="12" w:name="_Toc336851780"/>
      <w:bookmarkStart w:id="13" w:name="_Toc430946513"/>
      <w:bookmarkStart w:id="14" w:name="_Toc224734197"/>
      <w:r w:rsidRPr="006F1A3F">
        <w:rPr>
          <w:rFonts w:cs="Arial"/>
        </w:rPr>
        <w:t>r</w:t>
      </w:r>
      <w:r w:rsidRPr="00B769EB">
        <w:rPr>
          <w:rFonts w:cs="Arial"/>
        </w:rPr>
        <w:t>OK IN NAČIN PREDLOŽITVE PONUDBE</w:t>
      </w:r>
      <w:bookmarkEnd w:id="11"/>
      <w:bookmarkEnd w:id="12"/>
      <w:bookmarkEnd w:id="13"/>
      <w:bookmarkEnd w:id="14"/>
    </w:p>
    <w:p w14:paraId="3DA092A0" w14:textId="77777777" w:rsidR="006F1A3F" w:rsidRDefault="006F1A3F" w:rsidP="00CC37D1">
      <w:pPr>
        <w:spacing w:line="260" w:lineRule="exact"/>
        <w:rPr>
          <w:rFonts w:cs="Arial"/>
        </w:rPr>
      </w:pPr>
    </w:p>
    <w:p w14:paraId="36860B38" w14:textId="27D5F3ED" w:rsidR="00835CEC" w:rsidRDefault="00835CEC" w:rsidP="00CC37D1">
      <w:pPr>
        <w:spacing w:line="260" w:lineRule="exact"/>
        <w:rPr>
          <w:rFonts w:cs="Arial"/>
          <w:szCs w:val="20"/>
        </w:rPr>
      </w:pPr>
      <w:r w:rsidRPr="00F16C90">
        <w:rPr>
          <w:rFonts w:cs="Arial"/>
          <w:szCs w:val="20"/>
        </w:rPr>
        <w:t xml:space="preserve">Ponudnik mora ponudbo predložiti v informacijski sistem e-JN na spletnem naslovu </w:t>
      </w:r>
      <w:hyperlink r:id="rId8" w:history="1">
        <w:r w:rsidRPr="002241D9">
          <w:rPr>
            <w:rStyle w:val="Hiperpovezava"/>
            <w:rFonts w:cs="Arial"/>
            <w:szCs w:val="20"/>
          </w:rPr>
          <w:t>https://ejn.gov.si</w:t>
        </w:r>
      </w:hyperlink>
      <w:r w:rsidRPr="00F16C90">
        <w:rPr>
          <w:rFonts w:cs="Arial"/>
          <w:szCs w:val="20"/>
        </w:rPr>
        <w:t>,</w:t>
      </w:r>
      <w:r>
        <w:rPr>
          <w:rFonts w:cs="Arial"/>
          <w:szCs w:val="20"/>
        </w:rPr>
        <w:t xml:space="preserve"> </w:t>
      </w:r>
      <w:r w:rsidRPr="00F16C90">
        <w:rPr>
          <w:rFonts w:cs="Arial"/>
          <w:szCs w:val="20"/>
        </w:rPr>
        <w:t xml:space="preserve">v skladu s točko </w:t>
      </w:r>
      <w:r w:rsidR="00381325">
        <w:rPr>
          <w:rFonts w:cs="Arial"/>
          <w:szCs w:val="20"/>
        </w:rPr>
        <w:t>4</w:t>
      </w:r>
      <w:r w:rsidRPr="00F16C90">
        <w:rPr>
          <w:rFonts w:cs="Arial"/>
          <w:szCs w:val="20"/>
        </w:rPr>
        <w:t xml:space="preserve"> dokumenta Navodila za uporabo informacijskega sistema za uporabo funkcionalnosti elektronske oddaje ponudb e-JN: PONUDNIKI (</w:t>
      </w:r>
      <w:r w:rsidR="00E73476" w:rsidRPr="00F84E3A">
        <w:rPr>
          <w:rFonts w:cs="Arial"/>
          <w:szCs w:val="20"/>
        </w:rPr>
        <w:t>v nadaljnjem besedilu:</w:t>
      </w:r>
      <w:r w:rsidRPr="00F16C90">
        <w:rPr>
          <w:rFonts w:cs="Arial"/>
          <w:szCs w:val="20"/>
        </w:rPr>
        <w:t xml:space="preserve"> Navodila za </w:t>
      </w:r>
      <w:r w:rsidRPr="00F16C90">
        <w:rPr>
          <w:rFonts w:cs="Arial"/>
          <w:szCs w:val="20"/>
        </w:rPr>
        <w:lastRenderedPageBreak/>
        <w:t xml:space="preserve">uporabo e-JN), ki je del dokumentacije v zvezi z oddajo javnega naročila, in objavljen na spletnem naslovu </w:t>
      </w:r>
      <w:hyperlink r:id="rId9" w:history="1">
        <w:r w:rsidRPr="002241D9">
          <w:rPr>
            <w:rStyle w:val="Hiperpovezava"/>
            <w:rFonts w:cs="Arial"/>
            <w:szCs w:val="20"/>
          </w:rPr>
          <w:t>https://ejn.gov.si</w:t>
        </w:r>
      </w:hyperlink>
      <w:r w:rsidRPr="00F16C90">
        <w:rPr>
          <w:rFonts w:cs="Arial"/>
          <w:szCs w:val="20"/>
        </w:rPr>
        <w:t>.</w:t>
      </w:r>
    </w:p>
    <w:p w14:paraId="5462069A" w14:textId="77777777" w:rsidR="00842C3F" w:rsidRPr="00F16C90" w:rsidRDefault="00842C3F" w:rsidP="00CC37D1">
      <w:pPr>
        <w:spacing w:line="260" w:lineRule="exact"/>
        <w:rPr>
          <w:rFonts w:cs="Arial"/>
          <w:szCs w:val="20"/>
        </w:rPr>
      </w:pPr>
    </w:p>
    <w:p w14:paraId="0FDF0DF8" w14:textId="77777777" w:rsidR="00835CEC" w:rsidRPr="00F16C90" w:rsidRDefault="00835CEC" w:rsidP="00CC37D1">
      <w:pPr>
        <w:spacing w:line="260" w:lineRule="exact"/>
        <w:rPr>
          <w:rFonts w:cs="Arial"/>
          <w:szCs w:val="20"/>
        </w:rPr>
      </w:pPr>
      <w:r w:rsidRPr="00F16C90">
        <w:rPr>
          <w:rFonts w:cs="Arial"/>
          <w:szCs w:val="20"/>
        </w:rPr>
        <w:t xml:space="preserve">Ponudnik se mora pred oddajo ponudbe registrirati na spletnem naslovu </w:t>
      </w:r>
      <w:hyperlink r:id="rId10" w:history="1">
        <w:r w:rsidRPr="002241D9">
          <w:rPr>
            <w:rStyle w:val="Hiperpovezava"/>
            <w:rFonts w:cs="Arial"/>
            <w:szCs w:val="20"/>
          </w:rPr>
          <w:t>https://ejn.gov.si</w:t>
        </w:r>
      </w:hyperlink>
      <w:r w:rsidRPr="00F16C90">
        <w:rPr>
          <w:rFonts w:cs="Arial"/>
          <w:szCs w:val="20"/>
        </w:rPr>
        <w:t>,</w:t>
      </w:r>
      <w:r>
        <w:rPr>
          <w:rFonts w:cs="Arial"/>
          <w:szCs w:val="20"/>
        </w:rPr>
        <w:t xml:space="preserve"> </w:t>
      </w:r>
      <w:r w:rsidRPr="00F16C90">
        <w:rPr>
          <w:rFonts w:cs="Arial"/>
          <w:szCs w:val="20"/>
        </w:rPr>
        <w:t>v skladu z Navodili za uporabo e-JN. Če je ponudnik že registriran v informacijski sistem e-JN, se v aplikacijo prijavi na istem naslovu.</w:t>
      </w:r>
    </w:p>
    <w:p w14:paraId="7B27A5C7" w14:textId="77777777" w:rsidR="00835CEC" w:rsidRPr="00F16C90" w:rsidRDefault="00835CEC" w:rsidP="00CC37D1">
      <w:pPr>
        <w:spacing w:line="260" w:lineRule="exact"/>
        <w:rPr>
          <w:rFonts w:cs="Arial"/>
          <w:szCs w:val="20"/>
        </w:rPr>
      </w:pPr>
    </w:p>
    <w:p w14:paraId="3B0FB675" w14:textId="6C30BDF2" w:rsidR="00835CEC" w:rsidRDefault="00835CEC" w:rsidP="00CC37D1">
      <w:pPr>
        <w:spacing w:line="260" w:lineRule="exact"/>
        <w:rPr>
          <w:rFonts w:cs="Arial"/>
          <w:szCs w:val="20"/>
        </w:rPr>
      </w:pPr>
      <w:r w:rsidRPr="00F16C90">
        <w:rPr>
          <w:rFonts w:cs="Arial"/>
          <w:szCs w:val="20"/>
        </w:rPr>
        <w:t>Uporabnik ponudnika, ki je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w:t>
      </w:r>
      <w:r w:rsidR="00B372BE">
        <w:rPr>
          <w:rStyle w:val="Sprotnaopomba-sklic"/>
          <w:rFonts w:cs="Arial"/>
          <w:szCs w:val="20"/>
        </w:rPr>
        <w:footnoteReference w:id="1"/>
      </w:r>
      <w:r w:rsidRPr="00F16C90">
        <w:rPr>
          <w:rFonts w:cs="Arial"/>
          <w:szCs w:val="20"/>
        </w:rPr>
        <w:t>). Z oddajo ponudbe je le-ta zavezujoča za čas, naveden v dokumentaciji naročila, razen če jo uporabnik ponudnika umakne ali spremeni pred potekom roka za oddajo ponudb.</w:t>
      </w:r>
    </w:p>
    <w:p w14:paraId="50E4C459" w14:textId="77777777" w:rsidR="00070E25" w:rsidRPr="00F16C90" w:rsidRDefault="00070E25" w:rsidP="00CC37D1">
      <w:pPr>
        <w:spacing w:line="260" w:lineRule="exact"/>
        <w:rPr>
          <w:rFonts w:cs="Arial"/>
          <w:szCs w:val="20"/>
        </w:rPr>
      </w:pPr>
    </w:p>
    <w:p w14:paraId="3B71B57C" w14:textId="480E5F4C" w:rsidR="00835CEC" w:rsidRPr="00F16C90" w:rsidRDefault="00835CEC" w:rsidP="00CC37D1">
      <w:pPr>
        <w:spacing w:line="260" w:lineRule="exact"/>
        <w:rPr>
          <w:rFonts w:cs="Arial"/>
          <w:szCs w:val="20"/>
        </w:rPr>
      </w:pPr>
      <w:r w:rsidRPr="00F16C90">
        <w:rPr>
          <w:rFonts w:cs="Arial"/>
          <w:szCs w:val="20"/>
        </w:rPr>
        <w:t xml:space="preserve">Ponudba se šteje za pravočasno oddano, če jo naročnik prejme preko sistema e-JN </w:t>
      </w:r>
      <w:hyperlink r:id="rId11" w:history="1">
        <w:r w:rsidRPr="002241D9">
          <w:rPr>
            <w:rStyle w:val="Hiperpovezava"/>
            <w:rFonts w:cs="Arial"/>
            <w:szCs w:val="20"/>
          </w:rPr>
          <w:t>https://ejn.gov.si</w:t>
        </w:r>
      </w:hyperlink>
      <w:r>
        <w:rPr>
          <w:rFonts w:cs="Arial"/>
          <w:szCs w:val="20"/>
        </w:rPr>
        <w:t xml:space="preserve"> </w:t>
      </w:r>
      <w:r w:rsidRPr="00F16C90">
        <w:rPr>
          <w:rFonts w:cs="Arial"/>
          <w:szCs w:val="20"/>
        </w:rPr>
        <w:t>najkasneje do dneva in ure, kot je to določeno v obvestilu o naročilu, objavljenem na portalu javnih naročil. Za oddano ponudbo se šteje ponudba, ki je v informacijskem sistemu e-JN označena s statusom »ODDANO«.</w:t>
      </w:r>
    </w:p>
    <w:p w14:paraId="144C2BB1" w14:textId="77777777" w:rsidR="00835CEC" w:rsidRPr="00F16C90" w:rsidRDefault="00835CEC" w:rsidP="00CC37D1">
      <w:pPr>
        <w:spacing w:line="260" w:lineRule="exact"/>
        <w:rPr>
          <w:rFonts w:cs="Arial"/>
          <w:szCs w:val="20"/>
        </w:rPr>
      </w:pPr>
    </w:p>
    <w:p w14:paraId="4934F061" w14:textId="77777777" w:rsidR="00835CEC" w:rsidRPr="00F16C90" w:rsidRDefault="00835CEC" w:rsidP="00CC37D1">
      <w:pPr>
        <w:spacing w:line="260" w:lineRule="exact"/>
        <w:rPr>
          <w:rFonts w:cs="Arial"/>
          <w:szCs w:val="20"/>
        </w:rPr>
      </w:pPr>
      <w:r w:rsidRPr="00F16C90">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F6933B" w14:textId="77777777" w:rsidR="00835CEC" w:rsidRPr="00F16C90" w:rsidRDefault="00835CEC" w:rsidP="00CC37D1">
      <w:pPr>
        <w:spacing w:line="260" w:lineRule="exact"/>
        <w:rPr>
          <w:rFonts w:cs="Arial"/>
          <w:szCs w:val="20"/>
        </w:rPr>
      </w:pPr>
    </w:p>
    <w:p w14:paraId="247AF7AE" w14:textId="28B3F6B6" w:rsidR="00835CEC" w:rsidRPr="00F16C90" w:rsidRDefault="00835CEC" w:rsidP="00CC37D1">
      <w:pPr>
        <w:spacing w:line="260" w:lineRule="exact"/>
        <w:rPr>
          <w:rFonts w:cs="Arial"/>
          <w:szCs w:val="20"/>
        </w:rPr>
      </w:pPr>
      <w:r w:rsidRPr="00F16C90">
        <w:rPr>
          <w:rFonts w:cs="Arial"/>
          <w:szCs w:val="20"/>
        </w:rPr>
        <w:t>Po preteku roka za predložitev ponudb</w:t>
      </w:r>
      <w:r w:rsidR="00146EE3">
        <w:rPr>
          <w:rFonts w:cs="Arial"/>
          <w:szCs w:val="20"/>
        </w:rPr>
        <w:t>,</w:t>
      </w:r>
      <w:r w:rsidRPr="00F16C90">
        <w:rPr>
          <w:rFonts w:cs="Arial"/>
          <w:szCs w:val="20"/>
        </w:rPr>
        <w:t xml:space="preserve"> ponudbe ne bo več mogoče oddati</w:t>
      </w:r>
      <w:r w:rsidR="00146EE3">
        <w:rPr>
          <w:rFonts w:cs="Arial"/>
          <w:szCs w:val="20"/>
        </w:rPr>
        <w:t xml:space="preserve"> ali umakniti.</w:t>
      </w:r>
    </w:p>
    <w:p w14:paraId="1C7C9F5C" w14:textId="77777777" w:rsidR="00835CEC" w:rsidRPr="00F16C90" w:rsidRDefault="00835CEC" w:rsidP="00CC37D1">
      <w:pPr>
        <w:spacing w:line="260" w:lineRule="exact"/>
        <w:rPr>
          <w:rFonts w:cs="Arial"/>
          <w:szCs w:val="20"/>
        </w:rPr>
      </w:pPr>
    </w:p>
    <w:p w14:paraId="73FA5B65" w14:textId="77777777" w:rsidR="00835CEC" w:rsidRDefault="00835CEC" w:rsidP="00CC37D1">
      <w:pPr>
        <w:spacing w:line="260" w:lineRule="exact"/>
        <w:rPr>
          <w:rFonts w:cs="Arial"/>
          <w:szCs w:val="20"/>
        </w:rPr>
      </w:pPr>
      <w:r w:rsidRPr="00F16C90">
        <w:rPr>
          <w:rFonts w:cs="Arial"/>
          <w:szCs w:val="20"/>
        </w:rPr>
        <w:t>Dostop do povezave za oddajo elektronske ponudbe v tem postopku javnega naročila je naveden v obvestilu o naročilu na portalu javnih naročil.</w:t>
      </w:r>
    </w:p>
    <w:p w14:paraId="7636CF4C" w14:textId="2DD61729" w:rsidR="00B20EF5" w:rsidRDefault="00B20EF5" w:rsidP="00CC37D1">
      <w:pPr>
        <w:spacing w:line="260" w:lineRule="exact"/>
      </w:pPr>
    </w:p>
    <w:p w14:paraId="094359D0" w14:textId="77777777" w:rsidR="003670E2" w:rsidRDefault="003670E2" w:rsidP="00CC37D1">
      <w:pPr>
        <w:spacing w:line="260" w:lineRule="exact"/>
      </w:pPr>
    </w:p>
    <w:p w14:paraId="6EEF22CD" w14:textId="4C1DF79B" w:rsidR="00070E25" w:rsidRPr="00070E25" w:rsidRDefault="00070E25" w:rsidP="00CC37D1">
      <w:pPr>
        <w:pStyle w:val="Naslov1"/>
        <w:numPr>
          <w:ilvl w:val="0"/>
          <w:numId w:val="12"/>
        </w:numPr>
        <w:spacing w:before="0" w:beforeAutospacing="0" w:after="0" w:afterAutospacing="0" w:line="260" w:lineRule="exact"/>
        <w:ind w:left="357" w:hanging="357"/>
        <w:rPr>
          <w:rFonts w:cs="Arial"/>
        </w:rPr>
      </w:pPr>
      <w:bookmarkStart w:id="15" w:name="_Toc81830737"/>
      <w:bookmarkStart w:id="16" w:name="_Toc224734198"/>
      <w:r w:rsidRPr="00070E25">
        <w:rPr>
          <w:rFonts w:cs="Arial"/>
          <w:szCs w:val="20"/>
        </w:rPr>
        <w:t>INFORMACIJE V ZVEZI Z ODPIRANJEM PONUDB</w:t>
      </w:r>
      <w:bookmarkEnd w:id="15"/>
      <w:bookmarkEnd w:id="16"/>
    </w:p>
    <w:p w14:paraId="540571C6" w14:textId="7D3DD575" w:rsidR="00304624" w:rsidRDefault="00304624" w:rsidP="00CC37D1">
      <w:pPr>
        <w:spacing w:line="260" w:lineRule="exact"/>
        <w:rPr>
          <w:rFonts w:cs="Arial"/>
          <w:szCs w:val="20"/>
        </w:rPr>
      </w:pPr>
    </w:p>
    <w:p w14:paraId="46B6CC33" w14:textId="77777777" w:rsidR="00070E25" w:rsidRPr="002534D8" w:rsidRDefault="00070E25" w:rsidP="00CC37D1">
      <w:pPr>
        <w:suppressAutoHyphens/>
        <w:autoSpaceDN w:val="0"/>
        <w:spacing w:line="260" w:lineRule="exact"/>
        <w:textAlignment w:val="baseline"/>
      </w:pPr>
      <w:r w:rsidRPr="002534D8">
        <w:rPr>
          <w:rFonts w:cs="Arial"/>
          <w:szCs w:val="20"/>
        </w:rPr>
        <w:t xml:space="preserve">Odpiranje ponudb bo potekalo samodejno v sistemu e-JN </w:t>
      </w:r>
      <w:r w:rsidRPr="002534D8">
        <w:t xml:space="preserve">na spletnem naslovu </w:t>
      </w:r>
      <w:hyperlink r:id="rId12" w:history="1">
        <w:r w:rsidRPr="002534D8">
          <w:rPr>
            <w:rFonts w:cs="Arial"/>
            <w:color w:val="0000FF"/>
            <w:szCs w:val="20"/>
            <w:u w:val="single"/>
            <w:lang w:eastAsia="sl-SI"/>
          </w:rPr>
          <w:t>https://ejn.gov.si</w:t>
        </w:r>
      </w:hyperlink>
      <w:r w:rsidRPr="002534D8">
        <w:rPr>
          <w:rFonts w:cs="Arial"/>
          <w:color w:val="0000FF"/>
          <w:szCs w:val="20"/>
          <w:u w:val="single"/>
          <w:lang w:eastAsia="sl-SI"/>
        </w:rPr>
        <w:t xml:space="preserve"> </w:t>
      </w:r>
      <w:r w:rsidRPr="002534D8">
        <w:t>na dan in uro, kot je to določeno v obvestilu o naročilu, objavljenem na portalu javnih naročil.</w:t>
      </w:r>
    </w:p>
    <w:p w14:paraId="6DC4A3CE" w14:textId="77777777" w:rsidR="00070E25" w:rsidRPr="002534D8" w:rsidRDefault="00070E25" w:rsidP="00CC37D1">
      <w:pPr>
        <w:suppressAutoHyphens/>
        <w:autoSpaceDN w:val="0"/>
        <w:spacing w:line="260" w:lineRule="exact"/>
        <w:textAlignment w:val="baseline"/>
      </w:pPr>
    </w:p>
    <w:p w14:paraId="2BCD0987" w14:textId="77777777" w:rsidR="00070E25" w:rsidRPr="002534D8" w:rsidRDefault="00070E25" w:rsidP="00CC37D1">
      <w:pPr>
        <w:suppressAutoHyphens/>
        <w:autoSpaceDN w:val="0"/>
        <w:spacing w:line="260" w:lineRule="exact"/>
        <w:textAlignment w:val="baseline"/>
      </w:pPr>
      <w:r w:rsidRPr="002534D8">
        <w:t xml:space="preserve">Odpiranje poteka tako, da sistem e-JN samodejno ob uri, ki je določena za javno odpiranje ponudb, prikaže podatke o ponudniku, </w:t>
      </w:r>
      <w:r w:rsidRPr="002534D8">
        <w:rPr>
          <w:rFonts w:cs="Arial"/>
          <w:bCs/>
          <w:szCs w:val="20"/>
        </w:rPr>
        <w:t>skupni vrednosti brez davka, skupni vrednosti davka in skupni vrednosti z davkom</w:t>
      </w:r>
      <w:r w:rsidRPr="002534D8">
        <w:t xml:space="preserve"> ter omogoči dostop do predračuna, ki je naložen v sistemu e-JN v razdelku »Skupna ponudbena vrednost«, v delu »Predračun«. </w:t>
      </w:r>
    </w:p>
    <w:p w14:paraId="73F344E6" w14:textId="77777777" w:rsidR="00070E25" w:rsidRPr="002534D8" w:rsidRDefault="00070E25" w:rsidP="00CC37D1">
      <w:pPr>
        <w:suppressAutoHyphens/>
        <w:autoSpaceDN w:val="0"/>
        <w:spacing w:line="260" w:lineRule="exact"/>
        <w:textAlignment w:val="baseline"/>
      </w:pPr>
    </w:p>
    <w:p w14:paraId="56A728FC" w14:textId="77777777" w:rsidR="00070E25" w:rsidRPr="002534D8" w:rsidRDefault="00070E25" w:rsidP="00CC37D1">
      <w:pPr>
        <w:suppressAutoHyphens/>
        <w:autoSpaceDN w:val="0"/>
        <w:spacing w:line="260" w:lineRule="exact"/>
        <w:textAlignment w:val="baseline"/>
      </w:pPr>
      <w:r w:rsidRPr="002534D8">
        <w:t>Ponudnikom, ki bodo oddali ponudbe, bo zapisnik o odpiranju ponudb na voljo v sistemu e-JN v seznamu prejetih ponudb.</w:t>
      </w:r>
    </w:p>
    <w:p w14:paraId="19CB4437" w14:textId="77D932D6" w:rsidR="00070E25" w:rsidRDefault="00070E25" w:rsidP="00CC37D1">
      <w:pPr>
        <w:spacing w:line="260" w:lineRule="exact"/>
        <w:rPr>
          <w:rFonts w:cs="Arial"/>
        </w:rPr>
      </w:pPr>
    </w:p>
    <w:p w14:paraId="6280375F" w14:textId="3CAEABE8" w:rsidR="003670E2" w:rsidRDefault="003670E2" w:rsidP="00CC37D1">
      <w:pPr>
        <w:spacing w:line="260" w:lineRule="exact"/>
        <w:rPr>
          <w:rFonts w:cs="Arial"/>
        </w:rPr>
      </w:pPr>
    </w:p>
    <w:p w14:paraId="6FEA9923" w14:textId="627813A2" w:rsidR="00E05585" w:rsidRPr="00B769EB" w:rsidRDefault="00E05585" w:rsidP="00CC37D1">
      <w:pPr>
        <w:pStyle w:val="Naslov1"/>
        <w:numPr>
          <w:ilvl w:val="0"/>
          <w:numId w:val="12"/>
        </w:numPr>
        <w:spacing w:before="0" w:beforeAutospacing="0" w:after="0" w:afterAutospacing="0" w:line="260" w:lineRule="exact"/>
        <w:ind w:left="357" w:hanging="357"/>
        <w:rPr>
          <w:rFonts w:cs="Arial"/>
        </w:rPr>
      </w:pPr>
      <w:bookmarkStart w:id="17" w:name="_Toc336851734"/>
      <w:bookmarkStart w:id="18" w:name="_Toc336851782"/>
      <w:bookmarkStart w:id="19" w:name="_Toc224734199"/>
      <w:r w:rsidRPr="008E4247">
        <w:rPr>
          <w:rFonts w:cs="Arial"/>
        </w:rPr>
        <w:t>P</w:t>
      </w:r>
      <w:r w:rsidRPr="00B769EB">
        <w:rPr>
          <w:rFonts w:cs="Arial"/>
        </w:rPr>
        <w:t>RAVNA PODLAGA</w:t>
      </w:r>
      <w:bookmarkEnd w:id="17"/>
      <w:bookmarkEnd w:id="18"/>
      <w:bookmarkEnd w:id="19"/>
    </w:p>
    <w:p w14:paraId="1601B640" w14:textId="77777777" w:rsidR="00E05585" w:rsidRPr="008E4247" w:rsidRDefault="00E05585" w:rsidP="00CC37D1">
      <w:pPr>
        <w:spacing w:line="260" w:lineRule="exact"/>
      </w:pPr>
    </w:p>
    <w:p w14:paraId="5AB96354" w14:textId="1A18E315" w:rsidR="000D41BB" w:rsidRDefault="000D41BB" w:rsidP="00CC37D1">
      <w:pPr>
        <w:spacing w:line="260" w:lineRule="exact"/>
        <w:rPr>
          <w:rFonts w:cs="Arial"/>
          <w:szCs w:val="20"/>
        </w:rPr>
      </w:pPr>
      <w:r w:rsidRPr="002703EF">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72ED2D45" w14:textId="77777777" w:rsidR="009C58AC" w:rsidRDefault="009C58AC" w:rsidP="00CC37D1">
      <w:pPr>
        <w:spacing w:line="260" w:lineRule="exact"/>
        <w:rPr>
          <w:rFonts w:cs="Arial"/>
          <w:szCs w:val="20"/>
        </w:rPr>
      </w:pPr>
    </w:p>
    <w:p w14:paraId="65C9BB10" w14:textId="1AFBD2A2" w:rsidR="001A4FA6" w:rsidRDefault="00C91BF6" w:rsidP="00CC37D1">
      <w:pPr>
        <w:pStyle w:val="Naslov1"/>
        <w:numPr>
          <w:ilvl w:val="0"/>
          <w:numId w:val="12"/>
        </w:numPr>
        <w:spacing w:before="0" w:beforeAutospacing="0" w:after="0" w:afterAutospacing="0" w:line="260" w:lineRule="exact"/>
        <w:ind w:left="357" w:hanging="357"/>
        <w:rPr>
          <w:rFonts w:cs="Arial"/>
        </w:rPr>
      </w:pPr>
      <w:bookmarkStart w:id="20" w:name="_Toc336851735"/>
      <w:bookmarkStart w:id="21" w:name="_Toc336851783"/>
      <w:bookmarkStart w:id="22" w:name="_Toc224734200"/>
      <w:r w:rsidRPr="008E4247">
        <w:rPr>
          <w:rFonts w:cs="Arial"/>
        </w:rPr>
        <w:lastRenderedPageBreak/>
        <w:t>T</w:t>
      </w:r>
      <w:r w:rsidRPr="00B769EB">
        <w:rPr>
          <w:rFonts w:cs="Arial"/>
        </w:rPr>
        <w:t xml:space="preserve">EMELJNA PRAVILA </w:t>
      </w:r>
      <w:bookmarkStart w:id="23" w:name="_Toc40090685"/>
      <w:bookmarkStart w:id="24" w:name="_Toc40097904"/>
      <w:bookmarkStart w:id="25" w:name="_Toc336851736"/>
      <w:bookmarkStart w:id="26" w:name="_Toc336851784"/>
      <w:bookmarkEnd w:id="20"/>
      <w:bookmarkEnd w:id="21"/>
      <w:bookmarkEnd w:id="23"/>
      <w:bookmarkEnd w:id="24"/>
      <w:r w:rsidR="003670E2">
        <w:rPr>
          <w:rFonts w:cs="Arial"/>
        </w:rPr>
        <w:t>ZA DOSTOP, OBVESTILA IN POJASNILA DOKUMENTACIJE V ZVEZI Z ODDAJO JAVNEGA NAROČILA</w:t>
      </w:r>
      <w:bookmarkEnd w:id="22"/>
    </w:p>
    <w:p w14:paraId="1550EDC1" w14:textId="77777777" w:rsidR="001A4FA6" w:rsidRDefault="001A4FA6" w:rsidP="00CC37D1">
      <w:pPr>
        <w:pStyle w:val="Naslov1"/>
        <w:numPr>
          <w:ilvl w:val="0"/>
          <w:numId w:val="0"/>
        </w:numPr>
        <w:spacing w:before="0" w:beforeAutospacing="0" w:after="0" w:afterAutospacing="0" w:line="260" w:lineRule="exact"/>
        <w:rPr>
          <w:rFonts w:cs="Arial"/>
        </w:rPr>
      </w:pPr>
    </w:p>
    <w:p w14:paraId="2FD1574A" w14:textId="0865FDF8" w:rsidR="00400A3C" w:rsidRPr="0097104A" w:rsidRDefault="001654B9" w:rsidP="00CC37D1">
      <w:pPr>
        <w:pStyle w:val="Naslov2"/>
        <w:numPr>
          <w:ilvl w:val="1"/>
          <w:numId w:val="12"/>
        </w:numPr>
        <w:spacing w:line="260" w:lineRule="exact"/>
        <w:ind w:left="567" w:hanging="567"/>
        <w:rPr>
          <w:rFonts w:cs="Arial"/>
          <w:szCs w:val="20"/>
        </w:rPr>
      </w:pPr>
      <w:bookmarkStart w:id="27" w:name="_Toc224734201"/>
      <w:r w:rsidRPr="0097104A">
        <w:rPr>
          <w:rFonts w:cs="Arial"/>
          <w:szCs w:val="20"/>
        </w:rPr>
        <w:t xml:space="preserve">Dostop do </w:t>
      </w:r>
      <w:bookmarkEnd w:id="25"/>
      <w:bookmarkEnd w:id="26"/>
      <w:r w:rsidR="00B372BE">
        <w:rPr>
          <w:rFonts w:cs="Arial"/>
          <w:szCs w:val="20"/>
        </w:rPr>
        <w:t>dokumentacije v zvezi z oddajo javnega naročila</w:t>
      </w:r>
      <w:bookmarkEnd w:id="27"/>
    </w:p>
    <w:p w14:paraId="0D0E8834" w14:textId="77777777" w:rsidR="001673C6" w:rsidRDefault="001673C6" w:rsidP="00CC37D1">
      <w:pPr>
        <w:spacing w:line="260" w:lineRule="exact"/>
        <w:rPr>
          <w:rFonts w:cs="Arial"/>
        </w:rPr>
      </w:pPr>
    </w:p>
    <w:p w14:paraId="5FC2F55F" w14:textId="77777777" w:rsidR="00B372BE" w:rsidRPr="009D29B6" w:rsidRDefault="00B372BE" w:rsidP="00CC37D1">
      <w:pPr>
        <w:spacing w:line="260" w:lineRule="exact"/>
        <w:rPr>
          <w:rFonts w:cs="Arial"/>
          <w:szCs w:val="20"/>
        </w:rPr>
      </w:pPr>
      <w:r w:rsidRPr="009D29B6">
        <w:rPr>
          <w:rFonts w:cs="Arial"/>
          <w:szCs w:val="20"/>
        </w:rPr>
        <w:t>Dokumentacija v zvezi z oddajo javnega naročila je objavljena v okviru objave tega naročila na portalu</w:t>
      </w:r>
    </w:p>
    <w:p w14:paraId="554C2E21" w14:textId="77777777" w:rsidR="00B372BE" w:rsidRPr="009D29B6" w:rsidRDefault="00B372BE" w:rsidP="00CC37D1">
      <w:pPr>
        <w:spacing w:line="260" w:lineRule="exact"/>
        <w:rPr>
          <w:rFonts w:cs="Arial"/>
          <w:szCs w:val="20"/>
        </w:rPr>
      </w:pPr>
      <w:r w:rsidRPr="009D29B6">
        <w:rPr>
          <w:rFonts w:cs="Arial"/>
          <w:szCs w:val="20"/>
        </w:rPr>
        <w:t>javnih naročil.</w:t>
      </w:r>
    </w:p>
    <w:p w14:paraId="70816544" w14:textId="77777777" w:rsidR="006A4EB6" w:rsidRDefault="006A4EB6" w:rsidP="00CC37D1">
      <w:pPr>
        <w:spacing w:line="260" w:lineRule="exact"/>
      </w:pPr>
    </w:p>
    <w:p w14:paraId="2F16C4B0" w14:textId="68F4E568" w:rsidR="006A4EB6" w:rsidRPr="00446B1C" w:rsidRDefault="006A4EB6" w:rsidP="00CC37D1">
      <w:pPr>
        <w:spacing w:line="260" w:lineRule="exact"/>
      </w:pPr>
      <w:r w:rsidRPr="00446B1C">
        <w:t xml:space="preserve">Odkupnine za </w:t>
      </w:r>
      <w:r w:rsidR="00003933">
        <w:t>dokumentacijo v zvezi z oddajo javnega naročila</w:t>
      </w:r>
      <w:r w:rsidRPr="00446B1C">
        <w:t xml:space="preserve"> ni.</w:t>
      </w:r>
    </w:p>
    <w:p w14:paraId="15797C23" w14:textId="77777777" w:rsidR="006B0B88" w:rsidRDefault="006B0B88" w:rsidP="00CC37D1">
      <w:pPr>
        <w:spacing w:line="260" w:lineRule="exact"/>
        <w:rPr>
          <w:rFonts w:cs="Arial"/>
        </w:rPr>
      </w:pPr>
    </w:p>
    <w:p w14:paraId="4A246EA0" w14:textId="5AD51562" w:rsidR="00400A3C" w:rsidRPr="0097104A" w:rsidRDefault="001654B9" w:rsidP="00CC37D1">
      <w:pPr>
        <w:pStyle w:val="Naslov2"/>
        <w:numPr>
          <w:ilvl w:val="1"/>
          <w:numId w:val="12"/>
        </w:numPr>
        <w:spacing w:line="260" w:lineRule="exact"/>
        <w:ind w:left="567" w:hanging="567"/>
        <w:rPr>
          <w:rFonts w:cs="Arial"/>
          <w:szCs w:val="20"/>
        </w:rPr>
      </w:pPr>
      <w:bookmarkStart w:id="28" w:name="_Toc336851737"/>
      <w:bookmarkStart w:id="29" w:name="_Toc336851785"/>
      <w:bookmarkStart w:id="30" w:name="_Toc224734202"/>
      <w:r w:rsidRPr="0097104A">
        <w:rPr>
          <w:rFonts w:cs="Arial"/>
          <w:szCs w:val="20"/>
        </w:rPr>
        <w:t>Obvestila in pojasnila v zvezi z dokumentacijo</w:t>
      </w:r>
      <w:bookmarkEnd w:id="28"/>
      <w:bookmarkEnd w:id="29"/>
      <w:r w:rsidRPr="0097104A">
        <w:rPr>
          <w:rFonts w:cs="Arial"/>
          <w:szCs w:val="20"/>
        </w:rPr>
        <w:t xml:space="preserve"> za oddajo javnega naročila</w:t>
      </w:r>
      <w:bookmarkEnd w:id="30"/>
    </w:p>
    <w:p w14:paraId="72B4D31A" w14:textId="77777777" w:rsidR="008E4247" w:rsidRPr="008E4247" w:rsidRDefault="008E4247" w:rsidP="00CC37D1">
      <w:pPr>
        <w:spacing w:line="260" w:lineRule="exact"/>
      </w:pPr>
    </w:p>
    <w:p w14:paraId="4171B6E1" w14:textId="77777777" w:rsidR="008C1A89" w:rsidRPr="00664489" w:rsidRDefault="008C1A89" w:rsidP="00CC37D1">
      <w:pPr>
        <w:spacing w:line="260" w:lineRule="exact"/>
        <w:rPr>
          <w:rFonts w:cs="Arial"/>
          <w:szCs w:val="20"/>
        </w:rPr>
      </w:pPr>
      <w:r w:rsidRPr="00664489">
        <w:rPr>
          <w:rFonts w:cs="Arial"/>
          <w:szCs w:val="20"/>
        </w:rPr>
        <w:t>Komunikacija s ponudniki o vprašanjih v zvezi z vsebino naročila in v zvezi s pripravo ponudbe poteka izključno preko portala javnih naročil.</w:t>
      </w:r>
    </w:p>
    <w:p w14:paraId="4281C036" w14:textId="77777777" w:rsidR="008C1A89" w:rsidRPr="00664489" w:rsidRDefault="008C1A89" w:rsidP="00CC37D1">
      <w:pPr>
        <w:spacing w:line="260" w:lineRule="exact"/>
        <w:rPr>
          <w:rFonts w:cs="Arial"/>
          <w:szCs w:val="20"/>
        </w:rPr>
      </w:pPr>
    </w:p>
    <w:p w14:paraId="06B7B5BB" w14:textId="77777777" w:rsidR="008C1A89" w:rsidRPr="00664489" w:rsidRDefault="008C1A89" w:rsidP="00CC37D1">
      <w:pPr>
        <w:spacing w:line="260" w:lineRule="exact"/>
        <w:rPr>
          <w:rFonts w:eastAsia="Times New Roman" w:cs="Arial"/>
          <w:szCs w:val="20"/>
          <w:lang w:eastAsia="sl-SI"/>
        </w:rPr>
      </w:pPr>
      <w:r w:rsidRPr="00664489">
        <w:rPr>
          <w:rFonts w:eastAsia="Times New Roman" w:cs="Arial"/>
          <w:szCs w:val="20"/>
          <w:lang w:eastAsia="sl-SI"/>
        </w:rPr>
        <w:t xml:space="preserve">Naročnik bo zahtevo za pojasnilo </w:t>
      </w:r>
      <w:r w:rsidRPr="00663D38">
        <w:rPr>
          <w:rFonts w:eastAsia="Times New Roman" w:cs="Arial"/>
          <w:szCs w:val="20"/>
          <w:lang w:eastAsia="sl-SI"/>
        </w:rPr>
        <w:t>dokumentacij</w:t>
      </w:r>
      <w:r>
        <w:rPr>
          <w:rFonts w:eastAsia="Times New Roman" w:cs="Arial"/>
          <w:szCs w:val="20"/>
          <w:lang w:eastAsia="sl-SI"/>
        </w:rPr>
        <w:t>e</w:t>
      </w:r>
      <w:r w:rsidRPr="00663D38">
        <w:rPr>
          <w:rFonts w:eastAsia="Times New Roman" w:cs="Arial"/>
          <w:szCs w:val="20"/>
          <w:lang w:eastAsia="sl-SI"/>
        </w:rPr>
        <w:t xml:space="preserve"> v zvezi z oddajo javnega naročila</w:t>
      </w:r>
      <w:r w:rsidRPr="00664489">
        <w:rPr>
          <w:rFonts w:eastAsia="Times New Roman" w:cs="Arial"/>
          <w:szCs w:val="20"/>
          <w:lang w:eastAsia="sl-SI"/>
        </w:rPr>
        <w:t xml:space="preserve"> oziroma kakršnokoli drugo vprašanje v zvezi z naročilom štel kot pravočasno, če bo na portalu javnih naročil zastavljeno najkasneje do dneva in ure, kot je to določeno v obvestilu o naročilu, objavljenem na portalu javnih naročil. </w:t>
      </w:r>
    </w:p>
    <w:p w14:paraId="50C37FCE" w14:textId="77777777" w:rsidR="008C1A89" w:rsidRPr="00664489" w:rsidRDefault="008C1A89" w:rsidP="00CC37D1">
      <w:pPr>
        <w:spacing w:line="260" w:lineRule="exact"/>
        <w:rPr>
          <w:rFonts w:eastAsia="Times New Roman" w:cs="Arial"/>
          <w:szCs w:val="20"/>
          <w:lang w:eastAsia="sl-SI"/>
        </w:rPr>
      </w:pPr>
    </w:p>
    <w:p w14:paraId="566C4110" w14:textId="08DC6849" w:rsidR="0097104A" w:rsidRDefault="009C58AC" w:rsidP="00CC37D1">
      <w:pPr>
        <w:spacing w:line="260" w:lineRule="exact"/>
        <w:rPr>
          <w:rFonts w:eastAsia="Times New Roman" w:cs="Arial"/>
          <w:szCs w:val="20"/>
          <w:lang w:eastAsia="sl-SI"/>
        </w:rPr>
      </w:pPr>
      <w:r w:rsidRPr="009C58AC">
        <w:rPr>
          <w:rFonts w:eastAsia="Times New Roman" w:cs="Arial"/>
          <w:szCs w:val="20"/>
          <w:lang w:eastAsia="sl-SI"/>
        </w:rPr>
        <w:t>Na zahteve za pojasnila oziroma druga vprašanja v zvezi z naročilom, zastavljena po tem roku, naročnik ne bo odgovarjal. Prav tako naročnik ne bo odgovarjal na komentarje.</w:t>
      </w:r>
    </w:p>
    <w:p w14:paraId="49ED1C20" w14:textId="77777777" w:rsidR="0097104A" w:rsidRDefault="0097104A" w:rsidP="00CC37D1">
      <w:pPr>
        <w:spacing w:line="260" w:lineRule="exact"/>
      </w:pPr>
    </w:p>
    <w:p w14:paraId="25AB357D" w14:textId="77777777" w:rsidR="00E3579A" w:rsidRPr="00E3579A" w:rsidRDefault="00E3579A" w:rsidP="00CC37D1">
      <w:pPr>
        <w:keepNext/>
        <w:keepLines/>
        <w:numPr>
          <w:ilvl w:val="1"/>
          <w:numId w:val="12"/>
        </w:numPr>
        <w:spacing w:line="260" w:lineRule="exact"/>
        <w:ind w:left="567" w:hanging="567"/>
        <w:outlineLvl w:val="1"/>
        <w:rPr>
          <w:rFonts w:eastAsia="Times New Roman" w:cs="Arial"/>
          <w:b/>
          <w:szCs w:val="20"/>
        </w:rPr>
      </w:pPr>
      <w:bookmarkStart w:id="31" w:name="_Toc73959555"/>
      <w:bookmarkStart w:id="32" w:name="_Toc81830743"/>
      <w:bookmarkStart w:id="33" w:name="_Toc152914191"/>
      <w:bookmarkStart w:id="34" w:name="_Toc167267611"/>
      <w:bookmarkStart w:id="35" w:name="_Toc224734203"/>
      <w:bookmarkStart w:id="36" w:name="_Hlk161060816"/>
      <w:r w:rsidRPr="00E3579A">
        <w:rPr>
          <w:rFonts w:eastAsia="Times New Roman" w:cs="Arial"/>
          <w:b/>
          <w:szCs w:val="20"/>
        </w:rPr>
        <w:t>Neobvezen ogled</w:t>
      </w:r>
      <w:bookmarkEnd w:id="31"/>
      <w:bookmarkEnd w:id="32"/>
      <w:bookmarkEnd w:id="33"/>
      <w:bookmarkEnd w:id="34"/>
      <w:bookmarkEnd w:id="35"/>
      <w:r w:rsidRPr="00E3579A">
        <w:rPr>
          <w:rFonts w:eastAsia="Times New Roman" w:cs="Arial"/>
          <w:b/>
          <w:szCs w:val="20"/>
        </w:rPr>
        <w:t xml:space="preserve"> </w:t>
      </w:r>
    </w:p>
    <w:p w14:paraId="342FC3E5" w14:textId="77777777" w:rsidR="00E3579A" w:rsidRPr="00E3579A" w:rsidRDefault="00E3579A" w:rsidP="00CC37D1">
      <w:pPr>
        <w:spacing w:line="260" w:lineRule="exact"/>
        <w:rPr>
          <w:rFonts w:cs="Arial"/>
          <w:color w:val="FF0000"/>
          <w:szCs w:val="20"/>
        </w:rPr>
      </w:pPr>
    </w:p>
    <w:p w14:paraId="277AE69C" w14:textId="0D052E5C" w:rsidR="00E3579A" w:rsidRPr="00E3579A" w:rsidRDefault="00E3579A" w:rsidP="00CC37D1">
      <w:pPr>
        <w:spacing w:line="260" w:lineRule="exact"/>
        <w:rPr>
          <w:rFonts w:cs="Arial"/>
          <w:szCs w:val="20"/>
          <w:lang w:eastAsia="sl-SI"/>
        </w:rPr>
      </w:pPr>
      <w:r w:rsidRPr="00E3579A">
        <w:rPr>
          <w:rFonts w:cs="Arial"/>
          <w:szCs w:val="20"/>
          <w:lang w:eastAsia="sl-SI"/>
        </w:rPr>
        <w:t xml:space="preserve">Naročnik ponudnikom pred oddajo ponudbe omogoča </w:t>
      </w:r>
      <w:r w:rsidRPr="00E3579A">
        <w:rPr>
          <w:rFonts w:cs="Arial"/>
          <w:szCs w:val="20"/>
          <w:u w:val="single"/>
          <w:lang w:eastAsia="sl-SI"/>
        </w:rPr>
        <w:t>neobvezen</w:t>
      </w:r>
      <w:r w:rsidRPr="00E3579A">
        <w:rPr>
          <w:rFonts w:cs="Arial"/>
          <w:szCs w:val="20"/>
          <w:lang w:eastAsia="sl-SI"/>
        </w:rPr>
        <w:t xml:space="preserve"> ogled </w:t>
      </w:r>
      <w:r w:rsidR="00C47BF0">
        <w:rPr>
          <w:rFonts w:cs="Arial"/>
          <w:szCs w:val="20"/>
          <w:lang w:eastAsia="sl-SI"/>
        </w:rPr>
        <w:t>v</w:t>
      </w:r>
      <w:r w:rsidR="007C5765" w:rsidRPr="007C5765">
        <w:rPr>
          <w:rFonts w:cs="Arial"/>
          <w:szCs w:val="20"/>
          <w:lang w:eastAsia="sl-SI"/>
        </w:rPr>
        <w:t xml:space="preserve"> objektu</w:t>
      </w:r>
      <w:r w:rsidR="007C5765">
        <w:rPr>
          <w:rFonts w:cs="Arial"/>
          <w:szCs w:val="20"/>
          <w:lang w:eastAsia="sl-SI"/>
        </w:rPr>
        <w:t xml:space="preserve"> na naslovu</w:t>
      </w:r>
      <w:r w:rsidR="007C5765" w:rsidRPr="007C5765">
        <w:rPr>
          <w:rFonts w:cs="Arial"/>
          <w:szCs w:val="20"/>
          <w:lang w:eastAsia="sl-SI"/>
        </w:rPr>
        <w:t xml:space="preserve"> </w:t>
      </w:r>
      <w:r w:rsidR="00691ACB">
        <w:rPr>
          <w:rFonts w:cs="Arial"/>
          <w:szCs w:val="20"/>
          <w:lang w:eastAsia="sl-SI"/>
        </w:rPr>
        <w:t>Kotnikova 5</w:t>
      </w:r>
      <w:r w:rsidR="00F54FDD">
        <w:rPr>
          <w:rFonts w:cs="Arial"/>
          <w:szCs w:val="20"/>
          <w:lang w:eastAsia="sl-SI"/>
        </w:rPr>
        <w:t xml:space="preserve"> v Ljubljan</w:t>
      </w:r>
      <w:r w:rsidR="00932944">
        <w:rPr>
          <w:rFonts w:cs="Arial"/>
          <w:szCs w:val="20"/>
          <w:lang w:eastAsia="sl-SI"/>
        </w:rPr>
        <w:t>i</w:t>
      </w:r>
      <w:r w:rsidR="00F54FDD">
        <w:rPr>
          <w:rFonts w:cs="Arial"/>
          <w:szCs w:val="20"/>
          <w:lang w:eastAsia="sl-SI"/>
        </w:rPr>
        <w:t>.</w:t>
      </w:r>
    </w:p>
    <w:p w14:paraId="30EDADEA" w14:textId="77777777" w:rsidR="00E3579A" w:rsidRPr="00E3579A" w:rsidRDefault="00E3579A" w:rsidP="00CC37D1">
      <w:pPr>
        <w:spacing w:line="260" w:lineRule="exact"/>
      </w:pPr>
    </w:p>
    <w:p w14:paraId="2935A92D" w14:textId="3753E9AB" w:rsidR="00E3579A" w:rsidRPr="00E3579A" w:rsidRDefault="00E3579A" w:rsidP="00CC37D1">
      <w:pPr>
        <w:autoSpaceDE w:val="0"/>
        <w:autoSpaceDN w:val="0"/>
        <w:adjustRightInd w:val="0"/>
        <w:spacing w:line="260" w:lineRule="exact"/>
        <w:rPr>
          <w:rFonts w:cs="Arial"/>
          <w:szCs w:val="20"/>
          <w:lang w:eastAsia="sl-SI"/>
        </w:rPr>
      </w:pPr>
      <w:r w:rsidRPr="00E3579A">
        <w:rPr>
          <w:rFonts w:cs="Arial"/>
          <w:szCs w:val="20"/>
          <w:lang w:eastAsia="sl-SI"/>
        </w:rPr>
        <w:t xml:space="preserve">Potencialni ponudnik, ki je zainteresiran za ogled lahko pošlje zahtevo za termin ogleda preko vprašanj na portal javnih naročil, najpozneje v </w:t>
      </w:r>
      <w:r w:rsidR="00887992">
        <w:rPr>
          <w:rFonts w:cs="Arial"/>
          <w:szCs w:val="20"/>
          <w:lang w:eastAsia="sl-SI"/>
        </w:rPr>
        <w:t>petih</w:t>
      </w:r>
      <w:r w:rsidRPr="00E3579A">
        <w:rPr>
          <w:rFonts w:cs="Arial"/>
          <w:szCs w:val="20"/>
          <w:lang w:eastAsia="sl-SI"/>
        </w:rPr>
        <w:t xml:space="preserve"> delovnih dneh po objavi obvestila o javnem naročilu. Naročnik bo, ob morebitni zahtevi za termin ogleda, v doglednem času objavil podatke o organiziranju termina ogleda na Portalu javnih naročil.</w:t>
      </w:r>
    </w:p>
    <w:p w14:paraId="0AA7DB8C" w14:textId="77777777" w:rsidR="00E3579A" w:rsidRPr="00E3579A" w:rsidRDefault="00E3579A" w:rsidP="00CC37D1">
      <w:pPr>
        <w:autoSpaceDE w:val="0"/>
        <w:autoSpaceDN w:val="0"/>
        <w:adjustRightInd w:val="0"/>
        <w:spacing w:line="260" w:lineRule="exact"/>
        <w:rPr>
          <w:rFonts w:cs="Arial"/>
          <w:szCs w:val="20"/>
          <w:lang w:eastAsia="sl-SI"/>
        </w:rPr>
      </w:pPr>
    </w:p>
    <w:p w14:paraId="649E462D" w14:textId="77777777" w:rsidR="00E3579A" w:rsidRPr="00E3579A" w:rsidRDefault="00E3579A" w:rsidP="00CC37D1">
      <w:pPr>
        <w:spacing w:line="260" w:lineRule="exact"/>
        <w:rPr>
          <w:rFonts w:cs="Arial"/>
          <w:szCs w:val="20"/>
        </w:rPr>
      </w:pPr>
      <w:r w:rsidRPr="00E3579A">
        <w:rPr>
          <w:rFonts w:cs="Arial"/>
          <w:szCs w:val="20"/>
          <w:lang w:eastAsia="sl-SI"/>
        </w:rPr>
        <w:t>Ogled lokacije je informativne narave in ni pogoj za predložitev ponudbe.</w:t>
      </w:r>
    </w:p>
    <w:bookmarkEnd w:id="36"/>
    <w:p w14:paraId="216104C2" w14:textId="3937E462" w:rsidR="00B3759A" w:rsidRDefault="00B3759A" w:rsidP="00CC37D1">
      <w:pPr>
        <w:spacing w:line="260" w:lineRule="exact"/>
      </w:pPr>
    </w:p>
    <w:p w14:paraId="3041653C" w14:textId="77777777" w:rsidR="00003933" w:rsidRDefault="00003933" w:rsidP="00CC37D1">
      <w:pPr>
        <w:spacing w:line="260" w:lineRule="exact"/>
      </w:pPr>
    </w:p>
    <w:p w14:paraId="51EF6A95" w14:textId="14291408" w:rsidR="00400A3C" w:rsidRDefault="005E12E5" w:rsidP="00CC37D1">
      <w:pPr>
        <w:pStyle w:val="Naslov1"/>
        <w:numPr>
          <w:ilvl w:val="0"/>
          <w:numId w:val="12"/>
        </w:numPr>
        <w:spacing w:before="0" w:beforeAutospacing="0" w:after="0" w:afterAutospacing="0" w:line="260" w:lineRule="exact"/>
        <w:ind w:left="357" w:hanging="357"/>
        <w:rPr>
          <w:rFonts w:cs="Arial"/>
          <w:caps w:val="0"/>
        </w:rPr>
      </w:pPr>
      <w:bookmarkStart w:id="37" w:name="_Toc336851738"/>
      <w:bookmarkStart w:id="38" w:name="_Toc336851786"/>
      <w:bookmarkStart w:id="39" w:name="_Toc224734204"/>
      <w:r w:rsidRPr="008E4247">
        <w:rPr>
          <w:rFonts w:cs="Arial"/>
          <w:caps w:val="0"/>
        </w:rPr>
        <w:t>SESTAVA DOKUMENTACIJE</w:t>
      </w:r>
      <w:bookmarkEnd w:id="37"/>
      <w:bookmarkEnd w:id="38"/>
      <w:r w:rsidR="001654B9">
        <w:rPr>
          <w:rFonts w:cs="Arial"/>
          <w:caps w:val="0"/>
        </w:rPr>
        <w:t xml:space="preserve"> </w:t>
      </w:r>
      <w:r w:rsidR="007912B1">
        <w:rPr>
          <w:rFonts w:cs="Arial"/>
          <w:caps w:val="0"/>
        </w:rPr>
        <w:t>V ZVEZI Z ODDAJO JAVNEGA NAROČILA</w:t>
      </w:r>
      <w:bookmarkEnd w:id="39"/>
    </w:p>
    <w:p w14:paraId="68D8B30A" w14:textId="77777777" w:rsidR="008E4247" w:rsidRPr="008E4247" w:rsidRDefault="008E4247" w:rsidP="00CC37D1">
      <w:pPr>
        <w:spacing w:line="260" w:lineRule="exact"/>
      </w:pPr>
    </w:p>
    <w:p w14:paraId="5C596976" w14:textId="4E499296" w:rsidR="00296BE1" w:rsidRDefault="00003933" w:rsidP="00CC37D1">
      <w:pPr>
        <w:spacing w:line="260" w:lineRule="exact"/>
        <w:rPr>
          <w:rFonts w:cs="Arial"/>
          <w:szCs w:val="20"/>
        </w:rPr>
      </w:pPr>
      <w:r>
        <w:rPr>
          <w:rFonts w:cs="Arial"/>
          <w:szCs w:val="20"/>
        </w:rPr>
        <w:t>Dokumentacijo v zvezi z oddajo javnega naročila</w:t>
      </w:r>
      <w:r w:rsidR="00296BE1" w:rsidRPr="00967439">
        <w:rPr>
          <w:rFonts w:cs="Arial"/>
          <w:szCs w:val="20"/>
        </w:rPr>
        <w:t xml:space="preserve"> sestavljajo:</w:t>
      </w:r>
    </w:p>
    <w:p w14:paraId="24DB158C" w14:textId="054A7E28" w:rsidR="00452295" w:rsidRPr="00452295" w:rsidRDefault="00003933" w:rsidP="00CC37D1">
      <w:pPr>
        <w:numPr>
          <w:ilvl w:val="0"/>
          <w:numId w:val="8"/>
        </w:numPr>
        <w:spacing w:line="260" w:lineRule="exact"/>
        <w:rPr>
          <w:rFonts w:cs="Arial"/>
          <w:szCs w:val="20"/>
        </w:rPr>
      </w:pPr>
      <w:r>
        <w:rPr>
          <w:rFonts w:cs="Arial"/>
          <w:szCs w:val="20"/>
        </w:rPr>
        <w:t>n</w:t>
      </w:r>
      <w:r w:rsidR="00452295" w:rsidRPr="00452295">
        <w:rPr>
          <w:rFonts w:cs="Arial"/>
          <w:szCs w:val="20"/>
        </w:rPr>
        <w:t>avodil</w:t>
      </w:r>
      <w:r>
        <w:rPr>
          <w:rFonts w:cs="Arial"/>
          <w:szCs w:val="20"/>
        </w:rPr>
        <w:t>o</w:t>
      </w:r>
      <w:r w:rsidR="00452295" w:rsidRPr="00452295">
        <w:rPr>
          <w:rFonts w:cs="Arial"/>
          <w:szCs w:val="20"/>
        </w:rPr>
        <w:t xml:space="preserve"> gospodarskim subjektom za pripravo ponudbe,</w:t>
      </w:r>
    </w:p>
    <w:p w14:paraId="527D0795" w14:textId="5D61BEF2" w:rsidR="00452295" w:rsidRPr="00452295" w:rsidRDefault="00003933" w:rsidP="00CC37D1">
      <w:pPr>
        <w:numPr>
          <w:ilvl w:val="0"/>
          <w:numId w:val="8"/>
        </w:numPr>
        <w:spacing w:line="260" w:lineRule="exact"/>
        <w:rPr>
          <w:rFonts w:cs="Arial"/>
          <w:szCs w:val="20"/>
        </w:rPr>
      </w:pPr>
      <w:r>
        <w:rPr>
          <w:rFonts w:cs="Arial"/>
          <w:szCs w:val="20"/>
        </w:rPr>
        <w:t>o</w:t>
      </w:r>
      <w:r w:rsidR="00452295" w:rsidRPr="00452295">
        <w:rPr>
          <w:rFonts w:cs="Arial"/>
          <w:szCs w:val="20"/>
        </w:rPr>
        <w:t xml:space="preserve">brazec »Predračun – rekapitulacija« (Word), </w:t>
      </w:r>
    </w:p>
    <w:p w14:paraId="2198BE11" w14:textId="3A48507E" w:rsidR="00452295" w:rsidRDefault="00452295" w:rsidP="00CC37D1">
      <w:pPr>
        <w:numPr>
          <w:ilvl w:val="0"/>
          <w:numId w:val="8"/>
        </w:numPr>
        <w:spacing w:line="260" w:lineRule="exact"/>
        <w:rPr>
          <w:rFonts w:cs="Arial"/>
          <w:szCs w:val="20"/>
        </w:rPr>
      </w:pPr>
      <w:r w:rsidRPr="00452295">
        <w:rPr>
          <w:rFonts w:cs="Arial"/>
          <w:szCs w:val="20"/>
        </w:rPr>
        <w:t xml:space="preserve">obrazec »Predračun – popis del« (Excel), </w:t>
      </w:r>
    </w:p>
    <w:p w14:paraId="0344BAAF" w14:textId="056B6767" w:rsidR="00452295" w:rsidRPr="00452295" w:rsidRDefault="00452295" w:rsidP="00CC37D1">
      <w:pPr>
        <w:pStyle w:val="Odstavekseznama"/>
        <w:numPr>
          <w:ilvl w:val="0"/>
          <w:numId w:val="8"/>
        </w:numPr>
        <w:spacing w:line="260" w:lineRule="exact"/>
        <w:rPr>
          <w:rFonts w:cs="Arial"/>
          <w:szCs w:val="20"/>
        </w:rPr>
      </w:pPr>
      <w:r w:rsidRPr="00452295">
        <w:rPr>
          <w:rFonts w:cs="Arial"/>
          <w:szCs w:val="20"/>
        </w:rPr>
        <w:t>obrazec »Prijava«,</w:t>
      </w:r>
    </w:p>
    <w:p w14:paraId="7BC04AF8" w14:textId="4C218A6D" w:rsidR="00452295" w:rsidRDefault="00452295" w:rsidP="00CC37D1">
      <w:pPr>
        <w:numPr>
          <w:ilvl w:val="0"/>
          <w:numId w:val="8"/>
        </w:numPr>
        <w:spacing w:line="260" w:lineRule="exact"/>
        <w:rPr>
          <w:rFonts w:cs="Arial"/>
          <w:szCs w:val="20"/>
        </w:rPr>
      </w:pPr>
      <w:r w:rsidRPr="00452295">
        <w:rPr>
          <w:rFonts w:cs="Arial"/>
          <w:szCs w:val="20"/>
        </w:rPr>
        <w:t>obrazec »</w:t>
      </w:r>
      <w:r>
        <w:rPr>
          <w:rFonts w:cs="Arial"/>
          <w:szCs w:val="20"/>
        </w:rPr>
        <w:t>Izjava za ponudnika«</w:t>
      </w:r>
      <w:r w:rsidRPr="00452295">
        <w:rPr>
          <w:rFonts w:cs="Arial"/>
          <w:szCs w:val="20"/>
        </w:rPr>
        <w:t>,</w:t>
      </w:r>
    </w:p>
    <w:p w14:paraId="3DC8430D" w14:textId="7FE5B8FE" w:rsidR="00572E37" w:rsidRPr="00452295" w:rsidRDefault="0007698A" w:rsidP="00CC37D1">
      <w:pPr>
        <w:numPr>
          <w:ilvl w:val="0"/>
          <w:numId w:val="8"/>
        </w:numPr>
        <w:spacing w:line="260" w:lineRule="exact"/>
        <w:rPr>
          <w:rFonts w:cs="Arial"/>
          <w:szCs w:val="20"/>
        </w:rPr>
      </w:pPr>
      <w:r>
        <w:rPr>
          <w:rFonts w:cs="Arial"/>
          <w:szCs w:val="20"/>
        </w:rPr>
        <w:t>obrazec »</w:t>
      </w:r>
      <w:r w:rsidRPr="0007698A">
        <w:rPr>
          <w:rFonts w:cs="Arial"/>
          <w:szCs w:val="20"/>
        </w:rPr>
        <w:t>Izjava za druge gospodarske subjekte v ponudbi</w:t>
      </w:r>
      <w:r>
        <w:rPr>
          <w:rFonts w:cs="Arial"/>
          <w:szCs w:val="20"/>
        </w:rPr>
        <w:t>«,</w:t>
      </w:r>
    </w:p>
    <w:p w14:paraId="1E2B2E22" w14:textId="77777777" w:rsidR="00452295" w:rsidRPr="00452295" w:rsidRDefault="00452295" w:rsidP="00CC37D1">
      <w:pPr>
        <w:numPr>
          <w:ilvl w:val="0"/>
          <w:numId w:val="8"/>
        </w:numPr>
        <w:spacing w:line="260" w:lineRule="exact"/>
        <w:rPr>
          <w:rFonts w:cs="Arial"/>
          <w:szCs w:val="20"/>
        </w:rPr>
      </w:pPr>
      <w:r w:rsidRPr="00452295">
        <w:rPr>
          <w:rFonts w:cs="Arial"/>
          <w:szCs w:val="20"/>
        </w:rPr>
        <w:t>obrazec »Soglasje podizvajalca za neposredna plačila« - v primeru, da ponudnik nastopa s podizvajalci in ti zahtevajo neposredna plačila,</w:t>
      </w:r>
    </w:p>
    <w:p w14:paraId="79958220" w14:textId="77777777" w:rsidR="00452295" w:rsidRPr="00452295" w:rsidRDefault="00452295" w:rsidP="00CC37D1">
      <w:pPr>
        <w:numPr>
          <w:ilvl w:val="0"/>
          <w:numId w:val="8"/>
        </w:numPr>
        <w:spacing w:line="260" w:lineRule="exact"/>
        <w:rPr>
          <w:rFonts w:cs="Arial"/>
          <w:szCs w:val="20"/>
        </w:rPr>
      </w:pPr>
      <w:r w:rsidRPr="00452295">
        <w:rPr>
          <w:rFonts w:cs="Arial"/>
          <w:szCs w:val="20"/>
        </w:rPr>
        <w:t>obrazec »Zavarovanje za dobro izvedbo pogodbenih obveznosti«,</w:t>
      </w:r>
    </w:p>
    <w:p w14:paraId="77ADF32B" w14:textId="57BD2C4F" w:rsidR="00452295" w:rsidRDefault="00452295" w:rsidP="00CC37D1">
      <w:pPr>
        <w:numPr>
          <w:ilvl w:val="0"/>
          <w:numId w:val="8"/>
        </w:numPr>
        <w:spacing w:line="260" w:lineRule="exact"/>
        <w:rPr>
          <w:rFonts w:cs="Arial"/>
          <w:szCs w:val="20"/>
        </w:rPr>
      </w:pPr>
      <w:r w:rsidRPr="00452295">
        <w:rPr>
          <w:rFonts w:cs="Arial"/>
          <w:szCs w:val="20"/>
        </w:rPr>
        <w:t>obrazec »Zavarovanje za odpravo napak v garancijskem roku«,</w:t>
      </w:r>
    </w:p>
    <w:p w14:paraId="0903085B" w14:textId="11064363" w:rsidR="00A5625E" w:rsidRPr="00FF0F6D" w:rsidRDefault="001A631B" w:rsidP="00CC37D1">
      <w:pPr>
        <w:numPr>
          <w:ilvl w:val="0"/>
          <w:numId w:val="8"/>
        </w:numPr>
        <w:spacing w:line="260" w:lineRule="exact"/>
        <w:rPr>
          <w:rFonts w:cs="Arial"/>
          <w:szCs w:val="20"/>
        </w:rPr>
      </w:pPr>
      <w:r>
        <w:rPr>
          <w:rFonts w:cs="Arial"/>
          <w:szCs w:val="20"/>
        </w:rPr>
        <w:t>vzorec pogodbe,</w:t>
      </w:r>
    </w:p>
    <w:p w14:paraId="2C62B539" w14:textId="7D188945" w:rsidR="001A631B" w:rsidRDefault="00691ACB" w:rsidP="00CC37D1">
      <w:pPr>
        <w:numPr>
          <w:ilvl w:val="0"/>
          <w:numId w:val="8"/>
        </w:numPr>
        <w:spacing w:line="260" w:lineRule="exact"/>
        <w:rPr>
          <w:rFonts w:cs="Arial"/>
          <w:szCs w:val="20"/>
        </w:rPr>
      </w:pPr>
      <w:r>
        <w:rPr>
          <w:rFonts w:cs="Arial"/>
          <w:szCs w:val="20"/>
        </w:rPr>
        <w:t>projektna dokumentacija</w:t>
      </w:r>
      <w:r w:rsidR="001A631B" w:rsidRPr="00664489">
        <w:rPr>
          <w:rFonts w:cs="Arial"/>
          <w:szCs w:val="20"/>
        </w:rPr>
        <w:t xml:space="preserve"> in</w:t>
      </w:r>
      <w:r w:rsidR="001A631B" w:rsidRPr="00003933">
        <w:rPr>
          <w:rFonts w:cs="Arial"/>
          <w:szCs w:val="20"/>
        </w:rPr>
        <w:t xml:space="preserve"> </w:t>
      </w:r>
    </w:p>
    <w:p w14:paraId="14D6EA0C" w14:textId="1476CB52" w:rsidR="00310775" w:rsidRPr="00003933" w:rsidRDefault="00E178C8" w:rsidP="00CC37D1">
      <w:pPr>
        <w:numPr>
          <w:ilvl w:val="0"/>
          <w:numId w:val="8"/>
        </w:numPr>
        <w:spacing w:line="260" w:lineRule="exact"/>
        <w:rPr>
          <w:rFonts w:cs="Arial"/>
          <w:szCs w:val="20"/>
        </w:rPr>
      </w:pPr>
      <w:r w:rsidRPr="00003933">
        <w:rPr>
          <w:rFonts w:cs="Arial"/>
          <w:szCs w:val="20"/>
        </w:rPr>
        <w:t xml:space="preserve">Navodila </w:t>
      </w:r>
      <w:r w:rsidR="00003933" w:rsidRPr="00003933">
        <w:rPr>
          <w:rFonts w:cs="Arial"/>
          <w:szCs w:val="20"/>
        </w:rPr>
        <w:t xml:space="preserve">za uporabo </w:t>
      </w:r>
      <w:r w:rsidR="00003933" w:rsidRPr="00003933">
        <w:rPr>
          <w:rFonts w:cs="Arial"/>
          <w:bCs/>
          <w:szCs w:val="20"/>
        </w:rPr>
        <w:t>informacijskega sistema e-JN: PONUDNIKI</w:t>
      </w:r>
      <w:r w:rsidR="00003933" w:rsidRPr="00003933">
        <w:rPr>
          <w:rFonts w:cs="Arial"/>
          <w:szCs w:val="20"/>
        </w:rPr>
        <w:t xml:space="preserve">, objavljena na naslovu: </w:t>
      </w:r>
      <w:hyperlink r:id="rId13" w:history="1">
        <w:r w:rsidR="00003933" w:rsidRPr="00F812C0">
          <w:rPr>
            <w:rStyle w:val="Hiperpovezava"/>
            <w:rFonts w:cs="Arial"/>
            <w:szCs w:val="20"/>
          </w:rPr>
          <w:t>https://ejn.gov.si/</w:t>
        </w:r>
      </w:hyperlink>
    </w:p>
    <w:p w14:paraId="4EE233B5" w14:textId="3D40899B" w:rsidR="00D835EF" w:rsidRDefault="00D835EF" w:rsidP="00CC37D1">
      <w:pPr>
        <w:pStyle w:val="Odstavekseznama"/>
        <w:spacing w:line="260" w:lineRule="exact"/>
        <w:ind w:left="0"/>
        <w:rPr>
          <w:rFonts w:cs="Arial"/>
          <w:sz w:val="18"/>
          <w:szCs w:val="18"/>
        </w:rPr>
      </w:pPr>
    </w:p>
    <w:p w14:paraId="6FEBC2AB" w14:textId="77777777" w:rsidR="00003933" w:rsidRDefault="00003933" w:rsidP="00CC37D1">
      <w:pPr>
        <w:pStyle w:val="Odstavekseznama"/>
        <w:spacing w:line="260" w:lineRule="exact"/>
        <w:ind w:left="0"/>
        <w:rPr>
          <w:rFonts w:cs="Arial"/>
          <w:sz w:val="18"/>
          <w:szCs w:val="18"/>
        </w:rPr>
      </w:pPr>
    </w:p>
    <w:p w14:paraId="56E693D9" w14:textId="77777777" w:rsidR="002B330E" w:rsidRPr="002B330E" w:rsidRDefault="002B330E" w:rsidP="00CC37D1">
      <w:pPr>
        <w:pStyle w:val="Naslov1"/>
        <w:numPr>
          <w:ilvl w:val="0"/>
          <w:numId w:val="12"/>
        </w:numPr>
        <w:spacing w:before="0" w:beforeAutospacing="0" w:after="0" w:afterAutospacing="0" w:line="260" w:lineRule="exact"/>
        <w:ind w:left="357" w:hanging="357"/>
        <w:rPr>
          <w:rFonts w:cs="Arial"/>
          <w:caps w:val="0"/>
        </w:rPr>
      </w:pPr>
      <w:bookmarkStart w:id="40" w:name="_Toc224734205"/>
      <w:r w:rsidRPr="002B330E">
        <w:rPr>
          <w:rFonts w:cs="Arial"/>
          <w:caps w:val="0"/>
        </w:rPr>
        <w:lastRenderedPageBreak/>
        <w:t>UGOTAVLJANJE SPOSOBNOSTI</w:t>
      </w:r>
      <w:bookmarkEnd w:id="40"/>
    </w:p>
    <w:p w14:paraId="66C2D7A7" w14:textId="77777777" w:rsidR="008E4247" w:rsidRPr="008E4247" w:rsidRDefault="008E4247" w:rsidP="00CC37D1">
      <w:pPr>
        <w:spacing w:line="260" w:lineRule="exact"/>
      </w:pPr>
    </w:p>
    <w:p w14:paraId="5BD80A1E" w14:textId="113F4921" w:rsidR="002B330E" w:rsidRPr="002B330E" w:rsidRDefault="00580F35" w:rsidP="00CC37D1">
      <w:pPr>
        <w:pStyle w:val="Naslov2"/>
        <w:numPr>
          <w:ilvl w:val="1"/>
          <w:numId w:val="12"/>
        </w:numPr>
        <w:spacing w:line="260" w:lineRule="exact"/>
        <w:ind w:left="567" w:hanging="567"/>
      </w:pPr>
      <w:bookmarkStart w:id="41" w:name="_Toc40090698"/>
      <w:bookmarkStart w:id="42" w:name="_Toc40097917"/>
      <w:bookmarkStart w:id="43" w:name="_Toc41483421"/>
      <w:bookmarkStart w:id="44" w:name="_Toc224734206"/>
      <w:bookmarkEnd w:id="41"/>
      <w:bookmarkEnd w:id="42"/>
      <w:bookmarkEnd w:id="43"/>
      <w:r w:rsidRPr="00476CAA">
        <w:t>Ugotavljanje</w:t>
      </w:r>
      <w:r w:rsidRPr="002B330E">
        <w:t xml:space="preserve"> sposobnosti za sodelovanje v postopku oddaje javnega naročila in</w:t>
      </w:r>
      <w:r w:rsidR="00003933">
        <w:t xml:space="preserve"> </w:t>
      </w:r>
      <w:r w:rsidRPr="002B330E">
        <w:t>dokazila</w:t>
      </w:r>
      <w:bookmarkEnd w:id="44"/>
    </w:p>
    <w:p w14:paraId="0A0902AF" w14:textId="77777777" w:rsidR="00DF4263" w:rsidRDefault="00DF4263" w:rsidP="00CC37D1">
      <w:pPr>
        <w:spacing w:line="260" w:lineRule="exact"/>
        <w:rPr>
          <w:rFonts w:eastAsia="Times New Roman" w:cs="Arial"/>
          <w:szCs w:val="20"/>
          <w:lang w:eastAsia="sl-SI"/>
        </w:rPr>
      </w:pPr>
    </w:p>
    <w:p w14:paraId="2F7E7561" w14:textId="77777777" w:rsidR="001A631B" w:rsidRPr="007E1623" w:rsidRDefault="001A631B" w:rsidP="00CC37D1">
      <w:pPr>
        <w:spacing w:line="260" w:lineRule="exact"/>
        <w:rPr>
          <w:rFonts w:cs="Arial"/>
          <w:szCs w:val="20"/>
        </w:rPr>
      </w:pPr>
      <w:bookmarkStart w:id="45" w:name="_Toc447541102"/>
      <w:r w:rsidRPr="007E1623">
        <w:rPr>
          <w:rFonts w:cs="Arial"/>
          <w:szCs w:val="20"/>
        </w:rPr>
        <w:t>Ponudnik mora izpolnjevati vse v tej točki navedene pogoje</w:t>
      </w:r>
      <w:r>
        <w:rPr>
          <w:rFonts w:cs="Arial"/>
          <w:szCs w:val="20"/>
        </w:rPr>
        <w:t xml:space="preserve"> in zahteve</w:t>
      </w:r>
      <w:r w:rsidRPr="007E1623">
        <w:rPr>
          <w:rFonts w:cs="Arial"/>
          <w:szCs w:val="20"/>
        </w:rPr>
        <w:t>.</w:t>
      </w:r>
    </w:p>
    <w:p w14:paraId="2169C5CF" w14:textId="77777777" w:rsidR="001A631B" w:rsidRPr="00C32086" w:rsidRDefault="001A631B" w:rsidP="00CC37D1">
      <w:pPr>
        <w:spacing w:line="260" w:lineRule="exact"/>
      </w:pPr>
    </w:p>
    <w:p w14:paraId="71D6592F" w14:textId="3F223FF9" w:rsidR="001A631B" w:rsidRPr="00664489" w:rsidRDefault="001A631B" w:rsidP="00CC37D1">
      <w:pPr>
        <w:spacing w:line="260" w:lineRule="exact"/>
        <w:rPr>
          <w:rFonts w:cs="Arial"/>
          <w:szCs w:val="20"/>
        </w:rPr>
      </w:pPr>
      <w:r w:rsidRPr="00664489">
        <w:rPr>
          <w:rFonts w:cs="Arial"/>
          <w:szCs w:val="20"/>
        </w:rPr>
        <w:t>Naročnik bo ob predložitvi ponudbe namesto potrdil, ki jih izdajajo javni organi ali tretje osebe, kot predhodni dokaz gospodarskega subjekta v zvezi s točkam</w:t>
      </w:r>
      <w:r w:rsidR="00932944">
        <w:rPr>
          <w:rFonts w:cs="Arial"/>
          <w:szCs w:val="20"/>
        </w:rPr>
        <w:t>a</w:t>
      </w:r>
      <w:r w:rsidRPr="00664489">
        <w:rPr>
          <w:rFonts w:cs="Arial"/>
          <w:szCs w:val="20"/>
        </w:rPr>
        <w:t xml:space="preserve"> </w:t>
      </w:r>
      <w:r w:rsidRPr="002B05C3">
        <w:rPr>
          <w:rFonts w:cs="Arial"/>
          <w:szCs w:val="20"/>
        </w:rPr>
        <w:t>9.1.1</w:t>
      </w:r>
      <w:r w:rsidR="00932944" w:rsidRPr="002B05C3">
        <w:rPr>
          <w:rFonts w:cs="Arial"/>
          <w:szCs w:val="20"/>
        </w:rPr>
        <w:t xml:space="preserve"> in</w:t>
      </w:r>
      <w:r w:rsidR="00DD4FBE" w:rsidRPr="002B05C3">
        <w:rPr>
          <w:rFonts w:cs="Arial"/>
          <w:szCs w:val="20"/>
        </w:rPr>
        <w:t xml:space="preserve"> 9.1.2</w:t>
      </w:r>
      <w:r w:rsidRPr="00664489">
        <w:rPr>
          <w:rFonts w:cs="Arial"/>
          <w:szCs w:val="20"/>
        </w:rPr>
        <w:t xml:space="preserve"> teh navodil, sprejel izpolnjen obrazec »Izjava za ponudnika« in morebitne druge izjave, zahtevane pri posamezni točki. V primeru, da ponudnik prijavi podizvajalca,</w:t>
      </w:r>
      <w:r w:rsidRPr="00664489">
        <w:rPr>
          <w:rFonts w:eastAsia="Times New Roman" w:cs="Arial"/>
          <w:szCs w:val="20"/>
          <w:lang w:eastAsia="sl-SI"/>
        </w:rPr>
        <w:t xml:space="preserve"> ali se sklicuje na zmogljivost drugega,</w:t>
      </w:r>
      <w:r w:rsidRPr="00664489">
        <w:rPr>
          <w:rFonts w:cs="Arial"/>
          <w:szCs w:val="20"/>
        </w:rPr>
        <w:t xml:space="preserve"> je potrebno predložiti tudi dokazilo »Izjava za druge gospodarske subjekte v ponudbi«.</w:t>
      </w:r>
    </w:p>
    <w:p w14:paraId="472848C0" w14:textId="77777777" w:rsidR="001A631B" w:rsidRPr="00664489" w:rsidRDefault="001A631B" w:rsidP="00CC37D1">
      <w:pPr>
        <w:spacing w:line="260" w:lineRule="exact"/>
        <w:rPr>
          <w:rFonts w:cs="Arial"/>
          <w:szCs w:val="20"/>
        </w:rPr>
      </w:pPr>
    </w:p>
    <w:p w14:paraId="6F7BBE25" w14:textId="77777777" w:rsidR="001A631B" w:rsidRPr="00664489" w:rsidRDefault="001A631B" w:rsidP="00CC37D1">
      <w:pPr>
        <w:spacing w:line="260" w:lineRule="exact"/>
        <w:rPr>
          <w:rFonts w:eastAsia="Times New Roman" w:cs="Arial"/>
          <w:szCs w:val="20"/>
        </w:rPr>
      </w:pPr>
      <w:r w:rsidRPr="00845382">
        <w:rPr>
          <w:rFonts w:eastAsia="Times New Roman" w:cs="Arial"/>
          <w:szCs w:val="20"/>
        </w:rPr>
        <w:t>Naročnik bo lahko v času pregleda ponudb in pred oddajo javnega naročila od vseh ponudnikov zahteval, da predložijo najnovejša dokazila (potrdila, izjave), ki izkazujejo izpolnjevanje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93A8DD2" w14:textId="77777777" w:rsidR="001A631B" w:rsidRDefault="001A631B" w:rsidP="00CC37D1">
      <w:pPr>
        <w:spacing w:line="260" w:lineRule="exact"/>
        <w:rPr>
          <w:rFonts w:eastAsia="Times New Roman" w:cs="Arial"/>
          <w:szCs w:val="20"/>
        </w:rPr>
      </w:pPr>
    </w:p>
    <w:p w14:paraId="565F9F35" w14:textId="77777777" w:rsidR="001A631B" w:rsidRPr="00664489" w:rsidRDefault="001A631B" w:rsidP="00CC37D1">
      <w:pPr>
        <w:spacing w:line="260" w:lineRule="exact"/>
        <w:rPr>
          <w:rFonts w:eastAsia="Times New Roman" w:cs="Arial"/>
          <w:szCs w:val="20"/>
        </w:rPr>
      </w:pPr>
      <w:r w:rsidRPr="00664489">
        <w:rPr>
          <w:rFonts w:eastAsia="Times New Roman" w:cs="Arial"/>
          <w:szCs w:val="20"/>
        </w:rPr>
        <w:t xml:space="preserve">Če obstaja naročnikova zahteva, koliko stari so lahko dokumenti, ki jih ponudnik prilaga kot dokazila, je to navedeno ob vsakem posameznem dokazilu. </w:t>
      </w:r>
      <w:r w:rsidRPr="00420C16">
        <w:rPr>
          <w:rFonts w:eastAsia="Times New Roman" w:cs="Arial"/>
          <w:szCs w:val="20"/>
        </w:rPr>
        <w:t>Če ni navedeno ničesar, starost dokumenta ni pomembna, vendar mora odražati zadnje stanje. Dokumenti morajo ne glede na določeno oziroma zahtevano največjo dopustno starost vedno odražati zadnje stanje.</w:t>
      </w:r>
      <w:r w:rsidRPr="00664489">
        <w:rPr>
          <w:rFonts w:eastAsia="Times New Roman" w:cs="Arial"/>
          <w:szCs w:val="20"/>
        </w:rPr>
        <w:t xml:space="preserve"> Začetek roka za starost dokumentov se šteje od dneva objave obvestila o naročilu na portalu javnih naročil, razen če ni pri posameznem dokazilu določeno drugače.</w:t>
      </w:r>
    </w:p>
    <w:p w14:paraId="2D6BA014" w14:textId="77777777" w:rsidR="001A631B" w:rsidRPr="00664489" w:rsidRDefault="001A631B" w:rsidP="00CC37D1">
      <w:pPr>
        <w:spacing w:line="260" w:lineRule="exact"/>
        <w:rPr>
          <w:rFonts w:eastAsia="Times New Roman" w:cs="Arial"/>
          <w:szCs w:val="20"/>
          <w:lang w:eastAsia="sl-SI"/>
        </w:rPr>
      </w:pPr>
    </w:p>
    <w:p w14:paraId="14E8E15B" w14:textId="77777777" w:rsidR="001A631B" w:rsidRDefault="001A631B" w:rsidP="00CC37D1">
      <w:pPr>
        <w:spacing w:line="260" w:lineRule="exact"/>
        <w:rPr>
          <w:rFonts w:cs="Arial"/>
          <w:szCs w:val="20"/>
          <w:lang w:eastAsia="sl-SI"/>
        </w:rPr>
      </w:pPr>
      <w:r w:rsidRPr="00664489">
        <w:rPr>
          <w:rFonts w:cs="Arial"/>
          <w:szCs w:val="20"/>
          <w:lang w:eastAsia="sl-SI"/>
        </w:rPr>
        <w:t>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451A1B7A" w14:textId="77777777" w:rsidR="001A631B" w:rsidRPr="00664489" w:rsidRDefault="001A631B" w:rsidP="00CC37D1">
      <w:pPr>
        <w:spacing w:line="260" w:lineRule="exact"/>
        <w:rPr>
          <w:rFonts w:cs="Arial"/>
          <w:szCs w:val="20"/>
          <w:lang w:eastAsia="sl-SI"/>
        </w:rPr>
      </w:pPr>
    </w:p>
    <w:p w14:paraId="159CF2BC" w14:textId="77777777" w:rsidR="001A631B" w:rsidRPr="00664489" w:rsidRDefault="001A631B" w:rsidP="00CC37D1">
      <w:pPr>
        <w:spacing w:line="260" w:lineRule="exact"/>
        <w:rPr>
          <w:rFonts w:eastAsia="Times New Roman" w:cs="Arial"/>
          <w:szCs w:val="20"/>
        </w:rPr>
      </w:pPr>
      <w:r w:rsidRPr="00664489">
        <w:rPr>
          <w:rFonts w:cs="Arial"/>
          <w:szCs w:val="20"/>
        </w:rPr>
        <w:t xml:space="preserve">Za skupne ponudbe in ponudbe s podizvajalci je potrebno upoštevati še točki 11.3.1 (Skupna ponudba) in 11.3.2 (Ponudba s podizvajalci) teh navodil. </w:t>
      </w:r>
      <w:r w:rsidRPr="00664489">
        <w:rPr>
          <w:rFonts w:eastAsia="Times New Roman" w:cs="Arial"/>
          <w:szCs w:val="20"/>
        </w:rPr>
        <w:t>Za uporabo zmogljivosti drugih subjektov je potrebno upoštevati še točko 11.3.3. teh navodil.</w:t>
      </w:r>
    </w:p>
    <w:p w14:paraId="08A3A61D" w14:textId="77777777" w:rsidR="00C4030E" w:rsidRPr="00195A76" w:rsidRDefault="00C4030E" w:rsidP="00CC37D1">
      <w:pPr>
        <w:spacing w:line="260" w:lineRule="exact"/>
        <w:rPr>
          <w:rFonts w:cs="Arial"/>
          <w:szCs w:val="20"/>
          <w:lang w:eastAsia="sl-SI"/>
        </w:rPr>
      </w:pPr>
    </w:p>
    <w:p w14:paraId="665FB745" w14:textId="0BA5FBD3" w:rsidR="00580F35" w:rsidRPr="0061773C" w:rsidRDefault="00CA6D6B" w:rsidP="00CC37D1">
      <w:pPr>
        <w:pStyle w:val="Naslov3"/>
        <w:spacing w:line="260" w:lineRule="exact"/>
        <w:ind w:left="567" w:hanging="567"/>
        <w:rPr>
          <w:i/>
          <w:iCs/>
        </w:rPr>
      </w:pPr>
      <w:bookmarkStart w:id="46" w:name="_Toc40090700"/>
      <w:bookmarkStart w:id="47" w:name="_Toc40097919"/>
      <w:bookmarkStart w:id="48" w:name="_Toc41483423"/>
      <w:bookmarkStart w:id="49" w:name="_Toc224734207"/>
      <w:bookmarkEnd w:id="46"/>
      <w:bookmarkEnd w:id="47"/>
      <w:bookmarkEnd w:id="48"/>
      <w:r w:rsidRPr="0061773C">
        <w:rPr>
          <w:i/>
          <w:iCs/>
        </w:rPr>
        <w:t>Razlogi za izključitev</w:t>
      </w:r>
      <w:bookmarkEnd w:id="45"/>
      <w:bookmarkEnd w:id="49"/>
    </w:p>
    <w:p w14:paraId="0106C0BD" w14:textId="77777777" w:rsidR="00580F35" w:rsidRDefault="00580F35" w:rsidP="00CC37D1">
      <w:pPr>
        <w:spacing w:line="260" w:lineRule="exact"/>
      </w:pPr>
    </w:p>
    <w:p w14:paraId="7AF2A2A7" w14:textId="77777777" w:rsidR="00691ACB" w:rsidRDefault="00691ACB" w:rsidP="00CC37D1">
      <w:pPr>
        <w:spacing w:line="260" w:lineRule="exact"/>
        <w:rPr>
          <w:rFonts w:eastAsia="Times New Roman" w:cs="Arial"/>
          <w:szCs w:val="20"/>
          <w:lang w:eastAsia="sl-SI"/>
        </w:rPr>
      </w:pPr>
      <w:bookmarkStart w:id="50" w:name="_Hlk518555000"/>
      <w:bookmarkStart w:id="51" w:name="_Hlk516211390"/>
      <w:r w:rsidRPr="00D071E3">
        <w:rPr>
          <w:rFonts w:eastAsia="Times New Roman" w:cs="Arial"/>
          <w:szCs w:val="20"/>
          <w:lang w:eastAsia="sl-SI"/>
        </w:rPr>
        <w:t xml:space="preserve">Naročnik bo izključil gospodarski subjekt v primeru obstoja kateregakoli od v tej točki navedenih primerov, in sicer: </w:t>
      </w:r>
    </w:p>
    <w:p w14:paraId="4956EA03" w14:textId="77777777" w:rsidR="00691ACB" w:rsidRPr="00580F35" w:rsidRDefault="00691ACB" w:rsidP="00CC37D1">
      <w:pPr>
        <w:spacing w:line="260" w:lineRule="exact"/>
      </w:pPr>
    </w:p>
    <w:p w14:paraId="265C4CFC" w14:textId="77777777" w:rsidR="00691ACB" w:rsidRPr="008C1A89" w:rsidRDefault="00691ACB" w:rsidP="00CC37D1">
      <w:pPr>
        <w:numPr>
          <w:ilvl w:val="0"/>
          <w:numId w:val="20"/>
        </w:numPr>
        <w:spacing w:line="260" w:lineRule="exact"/>
        <w:rPr>
          <w:rFonts w:cs="Arial"/>
          <w:szCs w:val="20"/>
        </w:rPr>
      </w:pPr>
      <w:r>
        <w:t>č</w:t>
      </w:r>
      <w:r w:rsidRPr="00D071E3">
        <w:t xml:space="preserve">e </w:t>
      </w:r>
      <w:bookmarkStart w:id="52" w:name="_Hlk509384099"/>
      <w:r w:rsidRPr="00C02576">
        <w:rPr>
          <w:rFonts w:cs="Arial"/>
          <w:szCs w:val="20"/>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Pr>
          <w:rFonts w:cs="Arial"/>
          <w:szCs w:val="20"/>
        </w:rPr>
        <w:t xml:space="preserve"> za kazniva dejanja</w:t>
      </w:r>
      <w:r w:rsidRPr="00C02576">
        <w:rPr>
          <w:rFonts w:cs="Arial"/>
          <w:szCs w:val="20"/>
        </w:rPr>
        <w:t xml:space="preserve"> iz prvega odstavka 75. člena ZJN-3</w:t>
      </w:r>
      <w:r>
        <w:rPr>
          <w:rFonts w:cs="Arial"/>
          <w:szCs w:val="20"/>
        </w:rPr>
        <w:t xml:space="preserve"> ali za primerljiva kazniva dejanja, ki so jih izrekla tuja sodišča</w:t>
      </w:r>
      <w:r w:rsidRPr="00C02576">
        <w:rPr>
          <w:rFonts w:cs="Arial"/>
          <w:szCs w:val="20"/>
        </w:rPr>
        <w:t xml:space="preserve"> in od datuma izreka pravnomočne sodbe do trenutka preverjanja še ni preteklo pet let, </w:t>
      </w:r>
      <w:r>
        <w:rPr>
          <w:rFonts w:cs="Arial"/>
          <w:szCs w:val="20"/>
        </w:rPr>
        <w:t xml:space="preserve">v primerih, ko je v sodbi </w:t>
      </w:r>
      <w:r w:rsidRPr="00C02576">
        <w:rPr>
          <w:rFonts w:cs="Arial"/>
          <w:szCs w:val="20"/>
        </w:rPr>
        <w:t xml:space="preserve">določeno daljše trajanje izključitve od pet let, </w:t>
      </w:r>
      <w:r>
        <w:rPr>
          <w:rFonts w:cs="Arial"/>
          <w:szCs w:val="20"/>
        </w:rPr>
        <w:t xml:space="preserve">pa </w:t>
      </w:r>
      <w:r w:rsidRPr="00C02576">
        <w:rPr>
          <w:rFonts w:cs="Arial"/>
          <w:szCs w:val="20"/>
        </w:rPr>
        <w:t>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w:t>
      </w:r>
      <w:r>
        <w:rPr>
          <w:rFonts w:cs="Arial"/>
          <w:szCs w:val="20"/>
        </w:rPr>
        <w:t xml:space="preserve"> </w:t>
      </w:r>
      <w:r w:rsidRPr="00C02576">
        <w:rPr>
          <w:rFonts w:cs="Arial"/>
          <w:szCs w:val="20"/>
        </w:rPr>
        <w:t>kljub obstoju tega izključitvenega razloga.</w:t>
      </w:r>
    </w:p>
    <w:p w14:paraId="3E02157F" w14:textId="77777777" w:rsidR="00691ACB" w:rsidRDefault="00691ACB" w:rsidP="00CC37D1">
      <w:pPr>
        <w:spacing w:line="260" w:lineRule="exact"/>
        <w:rPr>
          <w:rFonts w:cs="Arial"/>
          <w:szCs w:val="20"/>
          <w:lang w:eastAsia="sl-SI"/>
        </w:rPr>
      </w:pPr>
    </w:p>
    <w:p w14:paraId="70FF7A95" w14:textId="77777777" w:rsidR="00691ACB" w:rsidRPr="00DA3161" w:rsidRDefault="00691ACB" w:rsidP="00CC37D1">
      <w:pPr>
        <w:spacing w:line="260" w:lineRule="exact"/>
        <w:ind w:left="360"/>
        <w:rPr>
          <w:rFonts w:cs="Arial"/>
          <w:szCs w:val="20"/>
          <w:lang w:eastAsia="sl-SI"/>
        </w:rPr>
      </w:pPr>
      <w:r w:rsidRPr="00DA3161">
        <w:rPr>
          <w:rFonts w:cs="Arial"/>
          <w:szCs w:val="20"/>
          <w:lang w:eastAsia="sl-SI"/>
        </w:rPr>
        <w:t>DOKAZIL</w:t>
      </w:r>
      <w:r>
        <w:rPr>
          <w:rFonts w:cs="Arial"/>
          <w:szCs w:val="20"/>
          <w:lang w:eastAsia="sl-SI"/>
        </w:rPr>
        <w:t>O</w:t>
      </w:r>
      <w:r w:rsidRPr="00DA3161">
        <w:rPr>
          <w:rFonts w:cs="Arial"/>
          <w:szCs w:val="20"/>
          <w:lang w:eastAsia="sl-SI"/>
        </w:rPr>
        <w:t>:</w:t>
      </w:r>
    </w:p>
    <w:p w14:paraId="140E90FB" w14:textId="77777777" w:rsidR="00691ACB" w:rsidRPr="00DA3161" w:rsidRDefault="00691ACB" w:rsidP="00CC37D1">
      <w:pPr>
        <w:spacing w:line="260" w:lineRule="exact"/>
        <w:ind w:left="360"/>
        <w:rPr>
          <w:rFonts w:cs="Arial"/>
          <w:b/>
          <w:szCs w:val="20"/>
        </w:rPr>
      </w:pPr>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0DDCA190" w14:textId="77777777" w:rsidR="00691ACB" w:rsidRPr="00DA3161" w:rsidRDefault="00691ACB" w:rsidP="00CC37D1">
      <w:pPr>
        <w:spacing w:line="260" w:lineRule="exact"/>
        <w:ind w:left="360"/>
        <w:rPr>
          <w:rFonts w:cs="Arial"/>
          <w:szCs w:val="20"/>
        </w:rPr>
      </w:pPr>
      <w:r w:rsidRPr="00DA3161">
        <w:rPr>
          <w:rFonts w:cs="Arial"/>
          <w:szCs w:val="20"/>
        </w:rPr>
        <w:lastRenderedPageBreak/>
        <w:t>in</w:t>
      </w:r>
    </w:p>
    <w:p w14:paraId="642EC383" w14:textId="77777777" w:rsidR="00691ACB" w:rsidRDefault="00691ACB" w:rsidP="00CC37D1">
      <w:pPr>
        <w:spacing w:line="260" w:lineRule="exact"/>
        <w:ind w:left="360"/>
        <w:rPr>
          <w:rFonts w:cs="Arial"/>
          <w:szCs w:val="20"/>
        </w:rPr>
      </w:pPr>
      <w:r>
        <w:rPr>
          <w:rFonts w:cs="Arial"/>
          <w:szCs w:val="20"/>
        </w:rPr>
        <w:t xml:space="preserve">izpolnjen </w:t>
      </w:r>
      <w:r w:rsidRPr="00A15A3B">
        <w:rPr>
          <w:rFonts w:cs="Arial"/>
          <w:szCs w:val="20"/>
        </w:rPr>
        <w:t>obrazec</w:t>
      </w:r>
      <w:r w:rsidRPr="00D071E3">
        <w:rPr>
          <w:rFonts w:cs="Arial"/>
          <w:szCs w:val="20"/>
        </w:rPr>
        <w:t xml:space="preserve"> </w:t>
      </w:r>
      <w:r w:rsidRPr="004D7F51">
        <w:rPr>
          <w:rFonts w:cs="Arial"/>
          <w:b/>
          <w:szCs w:val="20"/>
        </w:rPr>
        <w:t>»Izjava za druge gospodarske subjekte v ponudbi«,</w:t>
      </w:r>
      <w:r w:rsidRPr="00D071E3">
        <w:rPr>
          <w:rFonts w:cs="Arial"/>
          <w:szCs w:val="20"/>
        </w:rPr>
        <w:t xml:space="preserve"> </w:t>
      </w:r>
      <w:bookmarkStart w:id="53" w:name="_Hlk526761340"/>
      <w:r w:rsidRPr="00D071E3">
        <w:rPr>
          <w:rFonts w:cs="Arial"/>
          <w:szCs w:val="20"/>
        </w:rPr>
        <w:t>če ponudnik v ponudbi  prijavi sodelovanje drugih subjektov</w:t>
      </w:r>
      <w:r>
        <w:rPr>
          <w:rFonts w:cs="Arial"/>
          <w:szCs w:val="20"/>
        </w:rPr>
        <w:t>.</w:t>
      </w:r>
    </w:p>
    <w:bookmarkEnd w:id="53"/>
    <w:p w14:paraId="710F6D40" w14:textId="77777777" w:rsidR="00691ACB" w:rsidRPr="00DA3161" w:rsidRDefault="00691ACB" w:rsidP="00CC37D1">
      <w:pPr>
        <w:spacing w:line="260" w:lineRule="exact"/>
        <w:rPr>
          <w:rFonts w:cs="Arial"/>
          <w:b/>
          <w:szCs w:val="20"/>
        </w:rPr>
      </w:pPr>
    </w:p>
    <w:bookmarkEnd w:id="52"/>
    <w:p w14:paraId="77DF2955" w14:textId="77777777" w:rsidR="00691ACB" w:rsidRDefault="00691ACB" w:rsidP="00CC37D1">
      <w:pPr>
        <w:pStyle w:val="Odstavekseznama"/>
        <w:numPr>
          <w:ilvl w:val="0"/>
          <w:numId w:val="20"/>
        </w:numPr>
        <w:spacing w:line="260" w:lineRule="exact"/>
        <w:rPr>
          <w:rFonts w:cs="Arial"/>
          <w:szCs w:val="20"/>
          <w:lang w:eastAsia="sl-SI"/>
        </w:rPr>
      </w:pPr>
      <w:r>
        <w:t>č</w:t>
      </w:r>
      <w:r w:rsidRPr="00A2738D">
        <w:t xml:space="preserve">e </w:t>
      </w:r>
      <w:r w:rsidRPr="008F778A">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47419019" w14:textId="77777777" w:rsidR="00691ACB" w:rsidRPr="008F778A" w:rsidRDefault="00691ACB" w:rsidP="00CC37D1">
      <w:pPr>
        <w:pStyle w:val="Odstavekseznama"/>
        <w:spacing w:line="260" w:lineRule="exact"/>
        <w:ind w:left="360"/>
        <w:rPr>
          <w:rFonts w:cs="Arial"/>
          <w:szCs w:val="20"/>
          <w:lang w:eastAsia="sl-SI"/>
        </w:rPr>
      </w:pPr>
    </w:p>
    <w:p w14:paraId="3941F06A" w14:textId="77777777" w:rsidR="00691ACB" w:rsidRPr="00DA3161" w:rsidRDefault="00691ACB" w:rsidP="00CC37D1">
      <w:pPr>
        <w:spacing w:line="260" w:lineRule="exact"/>
        <w:ind w:left="360"/>
        <w:rPr>
          <w:rFonts w:cs="Arial"/>
          <w:szCs w:val="20"/>
          <w:lang w:eastAsia="sl-SI"/>
        </w:rPr>
      </w:pPr>
      <w:r w:rsidRPr="00DA3161">
        <w:rPr>
          <w:rFonts w:cs="Arial"/>
          <w:szCs w:val="20"/>
          <w:lang w:eastAsia="sl-SI"/>
        </w:rPr>
        <w:t>DOKAZILO:</w:t>
      </w:r>
    </w:p>
    <w:p w14:paraId="31B0EA7A" w14:textId="77777777" w:rsidR="00691ACB" w:rsidRPr="00DA3161" w:rsidRDefault="00691ACB" w:rsidP="00CC37D1">
      <w:pPr>
        <w:spacing w:line="260" w:lineRule="exact"/>
        <w:ind w:left="360"/>
        <w:rPr>
          <w:rFonts w:cs="Arial"/>
          <w:b/>
          <w:szCs w:val="20"/>
        </w:rPr>
      </w:pPr>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6B20073C" w14:textId="77777777" w:rsidR="00691ACB" w:rsidRPr="00DA3161" w:rsidRDefault="00691ACB" w:rsidP="00CC37D1">
      <w:pPr>
        <w:spacing w:line="260" w:lineRule="exact"/>
        <w:ind w:left="360"/>
        <w:rPr>
          <w:rFonts w:cs="Arial"/>
          <w:szCs w:val="20"/>
        </w:rPr>
      </w:pPr>
      <w:r w:rsidRPr="00DA3161">
        <w:rPr>
          <w:rFonts w:cs="Arial"/>
          <w:szCs w:val="20"/>
        </w:rPr>
        <w:t>in</w:t>
      </w:r>
    </w:p>
    <w:p w14:paraId="46C27C7C" w14:textId="77777777" w:rsidR="00691ACB" w:rsidRDefault="00691ACB" w:rsidP="00CC37D1">
      <w:pPr>
        <w:spacing w:line="260" w:lineRule="exact"/>
        <w:ind w:left="360"/>
        <w:rPr>
          <w:rFonts w:cs="Arial"/>
          <w:szCs w:val="20"/>
        </w:rPr>
      </w:pPr>
      <w:r>
        <w:rPr>
          <w:rFonts w:cs="Arial"/>
          <w:szCs w:val="20"/>
        </w:rPr>
        <w:t xml:space="preserve">izpolnjen </w:t>
      </w:r>
      <w:r w:rsidRPr="00A15A3B">
        <w:rPr>
          <w:rFonts w:cs="Arial"/>
          <w:szCs w:val="20"/>
        </w:rPr>
        <w:t>obrazec</w:t>
      </w:r>
      <w:r w:rsidRPr="004D7F51">
        <w:rPr>
          <w:rFonts w:cs="Arial"/>
          <w:szCs w:val="20"/>
        </w:rPr>
        <w:t xml:space="preserve"> </w:t>
      </w:r>
      <w:r w:rsidRPr="004D7F51">
        <w:rPr>
          <w:rFonts w:cs="Arial"/>
          <w:b/>
          <w:szCs w:val="20"/>
        </w:rPr>
        <w:t>»Izjava za druge gospodarske subjekte v ponudbi«,</w:t>
      </w:r>
      <w:r w:rsidRPr="004D7F51">
        <w:rPr>
          <w:rFonts w:cs="Arial"/>
          <w:szCs w:val="20"/>
        </w:rPr>
        <w:t xml:space="preserve"> če ponudnik v ponudbi prijavi sodelovanje drugih subjektov.</w:t>
      </w:r>
    </w:p>
    <w:p w14:paraId="2E2E8C45" w14:textId="77777777" w:rsidR="00691ACB" w:rsidRDefault="00691ACB" w:rsidP="00CC37D1">
      <w:pPr>
        <w:pStyle w:val="Odstavekseznama"/>
        <w:spacing w:line="260" w:lineRule="exact"/>
        <w:ind w:left="357"/>
        <w:rPr>
          <w:rFonts w:cs="Arial"/>
          <w:szCs w:val="20"/>
        </w:rPr>
      </w:pPr>
    </w:p>
    <w:p w14:paraId="4AC80A22" w14:textId="77777777" w:rsidR="00691ACB" w:rsidRDefault="00691ACB" w:rsidP="00CC37D1">
      <w:pPr>
        <w:numPr>
          <w:ilvl w:val="0"/>
          <w:numId w:val="20"/>
        </w:numPr>
        <w:tabs>
          <w:tab w:val="num" w:pos="720"/>
        </w:tabs>
        <w:spacing w:line="260" w:lineRule="exact"/>
      </w:pPr>
      <w:r>
        <w:t>č</w:t>
      </w:r>
      <w:r w:rsidRPr="00D071E3">
        <w:t>e</w:t>
      </w:r>
      <w:r>
        <w:t xml:space="preserve"> </w:t>
      </w:r>
      <w:r w:rsidRPr="009C4A26">
        <w:rPr>
          <w:rFonts w:eastAsia="Times New Roman" w:cs="Arial"/>
          <w:szCs w:val="20"/>
          <w:lang w:eastAsia="sl-SI"/>
        </w:rPr>
        <w:t xml:space="preserve">pri preverjanju ugotovi, da je gospodarski subjekt na dan, ko poteče rok za oddajo ponudb, izločen iz postopkov oddaje javnih naročil zaradi uvrstitve v evidenco gospodarskih subjektov </w:t>
      </w:r>
      <w:r w:rsidRPr="009C4A26">
        <w:rPr>
          <w:rFonts w:cs="Arial"/>
          <w:szCs w:val="20"/>
          <w:lang w:eastAsia="sl-SI"/>
        </w:rPr>
        <w:t>z izrečenimi stranskimi sankcijami izločitve iz postopkov javnega naročanja iz a) točke četrtega odstavka 75. člena ZJN-3.</w:t>
      </w:r>
    </w:p>
    <w:p w14:paraId="773996BC" w14:textId="77777777" w:rsidR="00691ACB" w:rsidRDefault="00691ACB" w:rsidP="00CC37D1">
      <w:pPr>
        <w:spacing w:line="260" w:lineRule="exact"/>
        <w:ind w:left="360"/>
        <w:rPr>
          <w:rFonts w:cs="Arial"/>
          <w:szCs w:val="20"/>
          <w:lang w:eastAsia="sl-SI"/>
        </w:rPr>
      </w:pPr>
    </w:p>
    <w:p w14:paraId="7758A913" w14:textId="77777777" w:rsidR="00691ACB" w:rsidRPr="00DA3161" w:rsidRDefault="00691ACB" w:rsidP="00CC37D1">
      <w:pPr>
        <w:spacing w:line="260" w:lineRule="exact"/>
        <w:ind w:left="360"/>
        <w:rPr>
          <w:rFonts w:cs="Arial"/>
          <w:szCs w:val="20"/>
          <w:lang w:eastAsia="sl-SI"/>
        </w:rPr>
      </w:pPr>
      <w:r>
        <w:rPr>
          <w:rFonts w:cs="Arial"/>
          <w:szCs w:val="20"/>
          <w:lang w:eastAsia="sl-SI"/>
        </w:rPr>
        <w:t>D</w:t>
      </w:r>
      <w:r w:rsidRPr="00DA3161">
        <w:rPr>
          <w:rFonts w:cs="Arial"/>
          <w:szCs w:val="20"/>
          <w:lang w:eastAsia="sl-SI"/>
        </w:rPr>
        <w:t>OKAZILO:</w:t>
      </w:r>
    </w:p>
    <w:p w14:paraId="1F5B24A2" w14:textId="77777777" w:rsidR="00691ACB" w:rsidRPr="00DA3161" w:rsidRDefault="00691ACB" w:rsidP="00CC37D1">
      <w:pPr>
        <w:spacing w:line="260" w:lineRule="exact"/>
        <w:ind w:left="360"/>
        <w:rPr>
          <w:rFonts w:cs="Arial"/>
          <w:b/>
          <w:szCs w:val="20"/>
        </w:rPr>
      </w:pPr>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06990F88" w14:textId="77777777" w:rsidR="00691ACB" w:rsidRPr="00DA3161" w:rsidRDefault="00691ACB" w:rsidP="00CC37D1">
      <w:pPr>
        <w:spacing w:line="260" w:lineRule="exact"/>
        <w:ind w:left="360"/>
        <w:rPr>
          <w:rFonts w:cs="Arial"/>
          <w:szCs w:val="20"/>
        </w:rPr>
      </w:pPr>
      <w:r w:rsidRPr="00DA3161">
        <w:rPr>
          <w:rFonts w:cs="Arial"/>
          <w:szCs w:val="20"/>
        </w:rPr>
        <w:t>in</w:t>
      </w:r>
    </w:p>
    <w:p w14:paraId="38F57C1E" w14:textId="77777777" w:rsidR="00691ACB" w:rsidRPr="004D7F51" w:rsidRDefault="00691ACB" w:rsidP="00CC37D1">
      <w:pPr>
        <w:spacing w:line="260" w:lineRule="exact"/>
        <w:ind w:left="360"/>
        <w:rPr>
          <w:rFonts w:cs="Arial"/>
          <w:szCs w:val="20"/>
        </w:rPr>
      </w:pPr>
      <w:r>
        <w:rPr>
          <w:rFonts w:cs="Arial"/>
          <w:szCs w:val="20"/>
        </w:rPr>
        <w:t xml:space="preserve">izpolnjen </w:t>
      </w:r>
      <w:r w:rsidRPr="00A15A3B">
        <w:rPr>
          <w:rFonts w:cs="Arial"/>
          <w:szCs w:val="20"/>
        </w:rPr>
        <w:t>obrazec</w:t>
      </w:r>
      <w:r w:rsidRPr="004D7F51">
        <w:rPr>
          <w:rFonts w:cs="Arial"/>
          <w:szCs w:val="20"/>
        </w:rPr>
        <w:t xml:space="preserve"> </w:t>
      </w:r>
      <w:r w:rsidRPr="004D7F51">
        <w:rPr>
          <w:rFonts w:cs="Arial"/>
          <w:b/>
          <w:szCs w:val="20"/>
        </w:rPr>
        <w:t>»Izjava za druge gospodarske subjekte v ponudbi«,</w:t>
      </w:r>
      <w:r w:rsidRPr="004D7F51">
        <w:rPr>
          <w:rFonts w:cs="Arial"/>
          <w:szCs w:val="20"/>
        </w:rPr>
        <w:t xml:space="preserve"> če ponudnik v ponudbi prijavi sodelovanje drugih subjektov</w:t>
      </w:r>
      <w:r>
        <w:rPr>
          <w:rFonts w:cs="Arial"/>
          <w:szCs w:val="20"/>
        </w:rPr>
        <w:t>.</w:t>
      </w:r>
    </w:p>
    <w:p w14:paraId="3CA76F14" w14:textId="77777777" w:rsidR="00691ACB" w:rsidRDefault="00691ACB" w:rsidP="00CC37D1">
      <w:pPr>
        <w:spacing w:line="260" w:lineRule="exact"/>
        <w:ind w:left="360"/>
        <w:rPr>
          <w:rFonts w:eastAsia="Times New Roman" w:cs="Arial"/>
          <w:szCs w:val="20"/>
          <w:lang w:eastAsia="sl-SI"/>
        </w:rPr>
      </w:pPr>
    </w:p>
    <w:p w14:paraId="7E5D267B" w14:textId="77777777" w:rsidR="00691ACB" w:rsidRPr="00895D06" w:rsidRDefault="00691ACB" w:rsidP="00CC37D1">
      <w:pPr>
        <w:numPr>
          <w:ilvl w:val="0"/>
          <w:numId w:val="20"/>
        </w:numPr>
        <w:spacing w:line="260" w:lineRule="exact"/>
      </w:pPr>
      <w:r w:rsidRPr="00895D06">
        <w:t xml:space="preserve">če </w:t>
      </w:r>
      <w:r w:rsidRPr="00895D0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9A432E" w14:textId="77777777" w:rsidR="00691ACB" w:rsidRPr="00895D06" w:rsidRDefault="00691ACB" w:rsidP="00CC37D1">
      <w:pPr>
        <w:spacing w:line="260" w:lineRule="exact"/>
        <w:ind w:left="360"/>
      </w:pPr>
    </w:p>
    <w:p w14:paraId="77101758" w14:textId="77777777" w:rsidR="00691ACB" w:rsidRPr="00895D06" w:rsidRDefault="00691ACB" w:rsidP="00CC37D1">
      <w:pPr>
        <w:spacing w:line="260" w:lineRule="exact"/>
        <w:ind w:left="360"/>
        <w:rPr>
          <w:rFonts w:cs="Arial"/>
          <w:szCs w:val="20"/>
        </w:rPr>
      </w:pPr>
      <w:r w:rsidRPr="00895D06">
        <w:rPr>
          <w:rFonts w:cs="Arial"/>
          <w:szCs w:val="20"/>
        </w:rPr>
        <w:t xml:space="preserve">V kolikor je gospodarski subjekt v položaju iz zgornjega odstavka, </w:t>
      </w:r>
      <w:r w:rsidRPr="00895D06">
        <w:rPr>
          <w:rFonts w:eastAsia="Times New Roman"/>
        </w:rPr>
        <w:t xml:space="preserve">lahko naročniku v skladu z devetim odstavkom </w:t>
      </w:r>
      <w:r w:rsidRPr="00895D06">
        <w:rPr>
          <w:rFonts w:eastAsia="Times New Roman" w:cs="Arial"/>
          <w:szCs w:val="20"/>
          <w:lang w:eastAsia="sl-SI"/>
        </w:rPr>
        <w:t>in ob upoštevanju desetega odstavka</w:t>
      </w:r>
      <w:r w:rsidRPr="00895D06">
        <w:rPr>
          <w:rFonts w:eastAsia="Times New Roman"/>
        </w:rPr>
        <w:t xml:space="preserve"> 75. člena ZJN-3 najkasneje do roka za oddajo ponudb predloži dokazila, da je sprejel zadostne ukrepe, s katerimi lahko dokaže svojo zanesljivost kljub obstoju tega izključitvenega razloga.</w:t>
      </w:r>
    </w:p>
    <w:p w14:paraId="3F5C90CB" w14:textId="77777777" w:rsidR="00691ACB" w:rsidRPr="00895D06" w:rsidRDefault="00691ACB" w:rsidP="00CC37D1">
      <w:pPr>
        <w:spacing w:line="260" w:lineRule="exact"/>
        <w:rPr>
          <w:rFonts w:cs="Arial"/>
          <w:szCs w:val="20"/>
          <w:lang w:eastAsia="sl-SI"/>
        </w:rPr>
      </w:pPr>
    </w:p>
    <w:p w14:paraId="5D2B7F1B" w14:textId="77777777" w:rsidR="00691ACB" w:rsidRPr="00895D06" w:rsidRDefault="00691ACB" w:rsidP="00CC37D1">
      <w:pPr>
        <w:spacing w:line="260" w:lineRule="exact"/>
        <w:ind w:left="360"/>
        <w:rPr>
          <w:rFonts w:cs="Arial"/>
          <w:szCs w:val="20"/>
          <w:lang w:eastAsia="sl-SI"/>
        </w:rPr>
      </w:pPr>
      <w:r w:rsidRPr="00895D06">
        <w:rPr>
          <w:rFonts w:cs="Arial"/>
          <w:szCs w:val="20"/>
          <w:lang w:eastAsia="sl-SI"/>
        </w:rPr>
        <w:t>DOKAZILO:</w:t>
      </w:r>
    </w:p>
    <w:p w14:paraId="68B813F6" w14:textId="77777777" w:rsidR="00691ACB" w:rsidRPr="00895D06" w:rsidRDefault="00691ACB" w:rsidP="00CC37D1">
      <w:pPr>
        <w:spacing w:line="260" w:lineRule="exact"/>
        <w:ind w:left="360"/>
        <w:rPr>
          <w:rFonts w:cs="Arial"/>
          <w:b/>
          <w:szCs w:val="20"/>
        </w:rPr>
      </w:pPr>
      <w:bookmarkStart w:id="54" w:name="_Hlk5092909"/>
      <w:r w:rsidRPr="00895D06">
        <w:rPr>
          <w:rFonts w:cs="Arial"/>
          <w:szCs w:val="20"/>
        </w:rPr>
        <w:t>izpolnjen obrazec</w:t>
      </w:r>
      <w:r w:rsidRPr="00895D06">
        <w:rPr>
          <w:rFonts w:cs="Arial"/>
          <w:b/>
          <w:szCs w:val="20"/>
        </w:rPr>
        <w:t xml:space="preserve"> »Izjava za ponudnika«</w:t>
      </w:r>
    </w:p>
    <w:p w14:paraId="78E2A672" w14:textId="77777777" w:rsidR="00691ACB" w:rsidRPr="00895D06" w:rsidRDefault="00691ACB" w:rsidP="00CC37D1">
      <w:pPr>
        <w:spacing w:line="260" w:lineRule="exact"/>
        <w:ind w:left="360"/>
        <w:rPr>
          <w:rFonts w:cs="Arial"/>
          <w:szCs w:val="20"/>
        </w:rPr>
      </w:pPr>
      <w:r w:rsidRPr="00895D06">
        <w:rPr>
          <w:rFonts w:cs="Arial"/>
          <w:szCs w:val="20"/>
        </w:rPr>
        <w:t>in</w:t>
      </w:r>
    </w:p>
    <w:bookmarkEnd w:id="54"/>
    <w:p w14:paraId="2A185AB4" w14:textId="77777777" w:rsidR="00691ACB" w:rsidRPr="00895D06" w:rsidRDefault="00691ACB" w:rsidP="00CC37D1">
      <w:pPr>
        <w:spacing w:line="260" w:lineRule="exact"/>
        <w:ind w:left="360"/>
        <w:rPr>
          <w:rFonts w:cs="Arial"/>
          <w:szCs w:val="20"/>
        </w:rPr>
      </w:pPr>
      <w:r w:rsidRPr="00895D06">
        <w:rPr>
          <w:rFonts w:cs="Arial"/>
          <w:szCs w:val="20"/>
        </w:rPr>
        <w:t>izpolnjen obrazec</w:t>
      </w:r>
      <w:r w:rsidRPr="00895D06">
        <w:rPr>
          <w:rFonts w:cs="Arial"/>
          <w:b/>
          <w:szCs w:val="20"/>
        </w:rPr>
        <w:t xml:space="preserve"> »Izjava za druge gospodarske subjekte v ponudbi«, </w:t>
      </w:r>
      <w:r w:rsidRPr="00895D06">
        <w:rPr>
          <w:rFonts w:cs="Arial"/>
          <w:szCs w:val="20"/>
        </w:rPr>
        <w:t>če ponudnik v ponudbi prijavi sodelovanje drugih subjektov.</w:t>
      </w:r>
    </w:p>
    <w:p w14:paraId="035C6577" w14:textId="77777777" w:rsidR="00691ACB" w:rsidRPr="00895D06" w:rsidRDefault="00691ACB" w:rsidP="00CC37D1">
      <w:pPr>
        <w:spacing w:line="260" w:lineRule="exact"/>
        <w:ind w:left="360"/>
        <w:rPr>
          <w:rFonts w:cs="Arial"/>
          <w:b/>
          <w:szCs w:val="20"/>
        </w:rPr>
      </w:pPr>
    </w:p>
    <w:p w14:paraId="0AAD30F1" w14:textId="77777777" w:rsidR="00691ACB" w:rsidRPr="00895D06" w:rsidRDefault="00691ACB" w:rsidP="00CC37D1">
      <w:pPr>
        <w:pStyle w:val="Odstavekseznama"/>
        <w:numPr>
          <w:ilvl w:val="0"/>
          <w:numId w:val="20"/>
        </w:numPr>
        <w:spacing w:line="260" w:lineRule="exact"/>
        <w:rPr>
          <w:rFonts w:cs="Arial"/>
          <w:szCs w:val="20"/>
        </w:rPr>
      </w:pPr>
      <w:bookmarkStart w:id="55" w:name="_Hlk103326332"/>
      <w:r w:rsidRPr="00895D06">
        <w:rPr>
          <w:rFonts w:cs="Arial"/>
          <w:szCs w:val="20"/>
        </w:rPr>
        <w:t xml:space="preserve">Na </w:t>
      </w:r>
      <w:bookmarkEnd w:id="55"/>
      <w:r w:rsidRPr="00895D06">
        <w:rPr>
          <w:rFonts w:cs="Arial"/>
          <w:szCs w:val="20"/>
        </w:rPr>
        <w:t xml:space="preserve">podlagi </w:t>
      </w:r>
      <w:r w:rsidRPr="00895D06">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895D06">
        <w:rPr>
          <w:rFonts w:cs="Arial"/>
          <w:szCs w:val="20"/>
        </w:rPr>
        <w:t xml:space="preserve"> če pri preverjanju ugotovi, da je ponudnik:</w:t>
      </w:r>
    </w:p>
    <w:p w14:paraId="313B558F" w14:textId="77777777" w:rsidR="00691ACB" w:rsidRPr="00895D06" w:rsidRDefault="00691ACB" w:rsidP="00CC37D1">
      <w:pPr>
        <w:pStyle w:val="Odstavekseznama"/>
        <w:numPr>
          <w:ilvl w:val="0"/>
          <w:numId w:val="21"/>
        </w:numPr>
        <w:spacing w:line="260" w:lineRule="exact"/>
        <w:rPr>
          <w:rFonts w:eastAsia="Times New Roman" w:cs="Arial"/>
          <w:szCs w:val="20"/>
          <w:lang w:eastAsia="sl-SI"/>
        </w:rPr>
      </w:pPr>
      <w:r w:rsidRPr="00895D06">
        <w:rPr>
          <w:rFonts w:eastAsia="Times New Roman" w:cs="Arial"/>
          <w:szCs w:val="20"/>
          <w:lang w:eastAsia="sl-SI"/>
        </w:rPr>
        <w:t>ruski državljan ali fizična ali pravna oseba, subjekt ali organ s sedežem v Rusiji,</w:t>
      </w:r>
    </w:p>
    <w:p w14:paraId="4C4E17C7" w14:textId="77777777" w:rsidR="00691ACB" w:rsidRPr="00895D06" w:rsidRDefault="00691ACB" w:rsidP="00CC37D1">
      <w:pPr>
        <w:pStyle w:val="Odstavekseznama"/>
        <w:numPr>
          <w:ilvl w:val="0"/>
          <w:numId w:val="21"/>
        </w:numPr>
        <w:spacing w:line="260" w:lineRule="exact"/>
        <w:rPr>
          <w:rFonts w:eastAsia="Times New Roman" w:cs="Arial"/>
          <w:szCs w:val="20"/>
          <w:lang w:eastAsia="sl-SI"/>
        </w:rPr>
      </w:pPr>
      <w:r w:rsidRPr="00895D06">
        <w:rPr>
          <w:rFonts w:eastAsia="Times New Roman" w:cs="Arial"/>
          <w:szCs w:val="20"/>
          <w:lang w:eastAsia="sl-SI"/>
        </w:rPr>
        <w:t>pravna oseba, subjekt ali organ, katerih več kot 50-odstotni delež je v neposredni ali posredni lasti subjekta iz prejšnje alineje, ali</w:t>
      </w:r>
    </w:p>
    <w:p w14:paraId="6AF31C69" w14:textId="77777777" w:rsidR="00691ACB" w:rsidRPr="00895D06" w:rsidRDefault="00691ACB" w:rsidP="00CC37D1">
      <w:pPr>
        <w:pStyle w:val="Odstavekseznama"/>
        <w:numPr>
          <w:ilvl w:val="0"/>
          <w:numId w:val="21"/>
        </w:numPr>
        <w:spacing w:line="260" w:lineRule="exact"/>
        <w:rPr>
          <w:rFonts w:eastAsia="Times New Roman" w:cs="Arial"/>
          <w:szCs w:val="20"/>
          <w:lang w:eastAsia="sl-SI"/>
        </w:rPr>
      </w:pPr>
      <w:r w:rsidRPr="00895D06">
        <w:rPr>
          <w:rFonts w:eastAsia="Times New Roman" w:cs="Arial"/>
          <w:szCs w:val="20"/>
          <w:lang w:eastAsia="sl-SI"/>
        </w:rPr>
        <w:t>fizična ali pravna oseba, subjekt ali organ, ki deluje v imenu ali po navodilih subjektov iz prejšnjih dveh alinej.</w:t>
      </w:r>
    </w:p>
    <w:p w14:paraId="0B95D04C" w14:textId="77777777" w:rsidR="00691ACB" w:rsidRPr="00895D06" w:rsidRDefault="00691ACB" w:rsidP="00CC37D1">
      <w:pPr>
        <w:spacing w:line="260" w:lineRule="exact"/>
        <w:rPr>
          <w:rFonts w:cs="Arial"/>
          <w:szCs w:val="20"/>
          <w:lang w:eastAsia="sl-SI"/>
        </w:rPr>
      </w:pPr>
      <w:r w:rsidRPr="00895D06">
        <w:rPr>
          <w:rFonts w:cs="Arial"/>
          <w:szCs w:val="20"/>
          <w:lang w:eastAsia="sl-SI"/>
        </w:rPr>
        <w:t> </w:t>
      </w:r>
    </w:p>
    <w:p w14:paraId="0D64B9AC" w14:textId="77777777" w:rsidR="00691ACB" w:rsidRPr="00895D06" w:rsidRDefault="00691ACB" w:rsidP="00CC37D1">
      <w:pPr>
        <w:spacing w:line="260" w:lineRule="exact"/>
        <w:ind w:left="284"/>
        <w:rPr>
          <w:rFonts w:eastAsia="Times New Roman" w:cs="Arial"/>
          <w:bCs/>
          <w:szCs w:val="20"/>
        </w:rPr>
      </w:pPr>
      <w:r w:rsidRPr="00895D06">
        <w:rPr>
          <w:rFonts w:eastAsia="Times New Roman" w:cs="Arial"/>
          <w:bCs/>
          <w:szCs w:val="20"/>
        </w:rPr>
        <w:lastRenderedPageBreak/>
        <w:t xml:space="preserve">Enako velja za podizvajalca, če </w:t>
      </w:r>
      <w:r>
        <w:rPr>
          <w:rFonts w:eastAsia="Times New Roman" w:cs="Arial"/>
          <w:bCs/>
          <w:szCs w:val="20"/>
        </w:rPr>
        <w:t xml:space="preserve">izvaja </w:t>
      </w:r>
      <w:r w:rsidRPr="00895D06">
        <w:rPr>
          <w:rFonts w:eastAsia="Times New Roman" w:cs="Arial"/>
          <w:bCs/>
          <w:szCs w:val="20"/>
        </w:rPr>
        <w:t>več kot 10% vrednosti naročila.</w:t>
      </w:r>
    </w:p>
    <w:p w14:paraId="6C33A897" w14:textId="77777777" w:rsidR="00691ACB" w:rsidRPr="00895D06" w:rsidRDefault="00691ACB" w:rsidP="00CC37D1">
      <w:pPr>
        <w:spacing w:line="260" w:lineRule="exact"/>
        <w:rPr>
          <w:rFonts w:eastAsia="Times New Roman" w:cs="Arial"/>
          <w:szCs w:val="20"/>
          <w:lang w:eastAsia="sl-SI"/>
        </w:rPr>
      </w:pPr>
    </w:p>
    <w:p w14:paraId="14D79009" w14:textId="77777777" w:rsidR="00691ACB" w:rsidRPr="00895D06" w:rsidRDefault="00691ACB" w:rsidP="00CC37D1">
      <w:pPr>
        <w:spacing w:line="260" w:lineRule="exact"/>
        <w:ind w:left="284"/>
        <w:rPr>
          <w:rFonts w:eastAsia="Times New Roman" w:cs="Arial"/>
          <w:bCs/>
          <w:szCs w:val="20"/>
          <w:lang w:eastAsia="sl-SI"/>
        </w:rPr>
      </w:pPr>
      <w:r w:rsidRPr="00895D06">
        <w:rPr>
          <w:rFonts w:eastAsia="Times New Roman" w:cs="Arial"/>
          <w:bCs/>
          <w:szCs w:val="20"/>
          <w:lang w:eastAsia="sl-SI"/>
        </w:rPr>
        <w:t>DOKAZILO:</w:t>
      </w:r>
    </w:p>
    <w:p w14:paraId="2CBD6164" w14:textId="77777777" w:rsidR="00691ACB" w:rsidRPr="00895D06" w:rsidRDefault="00691ACB" w:rsidP="00CC37D1">
      <w:pPr>
        <w:spacing w:line="260" w:lineRule="exact"/>
        <w:ind w:left="284"/>
        <w:rPr>
          <w:rFonts w:eastAsia="Times New Roman" w:cs="Arial"/>
          <w:b/>
          <w:szCs w:val="20"/>
          <w:lang w:eastAsia="sl-SI"/>
        </w:rPr>
      </w:pPr>
      <w:r w:rsidRPr="00895D06">
        <w:rPr>
          <w:rFonts w:eastAsia="Times New Roman" w:cs="Arial"/>
          <w:szCs w:val="20"/>
          <w:lang w:eastAsia="sl-SI"/>
        </w:rPr>
        <w:t xml:space="preserve">izpolnjen obrazec </w:t>
      </w:r>
      <w:r w:rsidRPr="00895D06">
        <w:rPr>
          <w:rFonts w:eastAsia="Times New Roman" w:cs="Arial"/>
          <w:b/>
          <w:bCs/>
          <w:szCs w:val="20"/>
          <w:lang w:eastAsia="sl-SI"/>
        </w:rPr>
        <w:t>»Izjava za ponudnika«</w:t>
      </w:r>
    </w:p>
    <w:p w14:paraId="784E150A" w14:textId="77777777" w:rsidR="00691ACB" w:rsidRPr="00895D06" w:rsidRDefault="00691ACB" w:rsidP="00CC37D1">
      <w:pPr>
        <w:spacing w:line="260" w:lineRule="exact"/>
        <w:ind w:left="284"/>
        <w:rPr>
          <w:rFonts w:eastAsia="Times New Roman" w:cs="Arial"/>
          <w:szCs w:val="20"/>
          <w:lang w:eastAsia="sl-SI"/>
        </w:rPr>
      </w:pPr>
      <w:r w:rsidRPr="00895D06">
        <w:rPr>
          <w:rFonts w:eastAsia="Times New Roman" w:cs="Arial"/>
          <w:szCs w:val="20"/>
          <w:lang w:eastAsia="sl-SI"/>
        </w:rPr>
        <w:t>in</w:t>
      </w:r>
    </w:p>
    <w:p w14:paraId="668A070F" w14:textId="77777777" w:rsidR="00691ACB" w:rsidRPr="00895D06" w:rsidRDefault="00691ACB" w:rsidP="00CC37D1">
      <w:pPr>
        <w:spacing w:line="260" w:lineRule="exact"/>
        <w:ind w:left="284"/>
        <w:rPr>
          <w:rFonts w:eastAsia="Times New Roman" w:cs="Arial"/>
          <w:b/>
          <w:szCs w:val="20"/>
          <w:lang w:eastAsia="sl-SI"/>
        </w:rPr>
      </w:pPr>
      <w:r w:rsidRPr="00895D06">
        <w:rPr>
          <w:rFonts w:eastAsia="Times New Roman" w:cs="Arial"/>
          <w:szCs w:val="20"/>
          <w:lang w:eastAsia="sl-SI"/>
        </w:rPr>
        <w:t xml:space="preserve">izpolnjen obrazec </w:t>
      </w:r>
      <w:r w:rsidRPr="00895D06">
        <w:rPr>
          <w:rFonts w:eastAsia="Times New Roman" w:cs="Arial"/>
          <w:b/>
          <w:bCs/>
          <w:szCs w:val="20"/>
          <w:lang w:eastAsia="sl-SI"/>
        </w:rPr>
        <w:t>»Izjava za druge gospodarske subjekte v ponudbi«</w:t>
      </w:r>
      <w:r w:rsidRPr="00895D06">
        <w:rPr>
          <w:rFonts w:eastAsia="Times New Roman" w:cs="Arial"/>
          <w:szCs w:val="20"/>
          <w:lang w:eastAsia="sl-SI"/>
        </w:rPr>
        <w:t>, če ponudnik v ponudbi prijavi sodelovanje drugih subjektov</w:t>
      </w:r>
    </w:p>
    <w:p w14:paraId="583DAFFA" w14:textId="77777777" w:rsidR="00691ACB" w:rsidRPr="00895D06" w:rsidRDefault="00691ACB" w:rsidP="00CC37D1">
      <w:pPr>
        <w:spacing w:line="260" w:lineRule="exact"/>
        <w:rPr>
          <w:rFonts w:cs="Arial"/>
          <w:szCs w:val="20"/>
          <w:lang w:eastAsia="sl-SI"/>
        </w:rPr>
      </w:pPr>
    </w:p>
    <w:p w14:paraId="5194E861" w14:textId="77777777" w:rsidR="00691ACB" w:rsidRPr="00895D06" w:rsidRDefault="00691ACB" w:rsidP="00CC37D1">
      <w:pPr>
        <w:spacing w:line="260" w:lineRule="exact"/>
      </w:pPr>
      <w:r w:rsidRPr="00895D06">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9.1.1.5 teh navodil.</w:t>
      </w:r>
    </w:p>
    <w:p w14:paraId="4A27FD30" w14:textId="77777777" w:rsidR="00ED73F4" w:rsidRPr="00ED73F4" w:rsidRDefault="00ED73F4" w:rsidP="00CC37D1">
      <w:pPr>
        <w:spacing w:line="260" w:lineRule="exact"/>
        <w:rPr>
          <w:rFonts w:cs="Arial"/>
          <w:b/>
          <w:szCs w:val="20"/>
          <w:lang w:eastAsia="sl-SI"/>
        </w:rPr>
      </w:pPr>
    </w:p>
    <w:p w14:paraId="0793A7F4" w14:textId="7D4E7A11" w:rsidR="006503EA" w:rsidRPr="00C1604D" w:rsidRDefault="006503EA" w:rsidP="00CC37D1">
      <w:pPr>
        <w:pStyle w:val="Naslov3"/>
        <w:spacing w:line="260" w:lineRule="exact"/>
        <w:ind w:left="567" w:hanging="567"/>
        <w:rPr>
          <w:i/>
          <w:iCs/>
          <w:lang w:eastAsia="sl-SI"/>
        </w:rPr>
      </w:pPr>
      <w:bookmarkStart w:id="56" w:name="_Toc81830749"/>
      <w:bookmarkStart w:id="57" w:name="_Toc224734208"/>
      <w:bookmarkStart w:id="58" w:name="_Hlk530053502"/>
      <w:r w:rsidRPr="00C1604D">
        <w:rPr>
          <w:i/>
          <w:iCs/>
          <w:lang w:eastAsia="sl-SI"/>
        </w:rPr>
        <w:t>Tehnična sposobnost</w:t>
      </w:r>
      <w:bookmarkEnd w:id="56"/>
      <w:bookmarkEnd w:id="57"/>
    </w:p>
    <w:p w14:paraId="469EE334" w14:textId="77777777" w:rsidR="006503EA" w:rsidRDefault="006503EA" w:rsidP="00CC37D1">
      <w:pPr>
        <w:spacing w:line="260" w:lineRule="exact"/>
        <w:rPr>
          <w:rFonts w:eastAsia="Times New Roman" w:cs="Arial"/>
          <w:szCs w:val="20"/>
          <w:lang w:eastAsia="sl-SI"/>
        </w:rPr>
      </w:pPr>
    </w:p>
    <w:p w14:paraId="4246F088" w14:textId="016E2526" w:rsidR="001242DD" w:rsidRDefault="001242DD" w:rsidP="00CC37D1">
      <w:pPr>
        <w:spacing w:line="260" w:lineRule="exact"/>
        <w:rPr>
          <w:rFonts w:cs="Arial"/>
          <w:szCs w:val="20"/>
        </w:rPr>
      </w:pPr>
      <w:bookmarkStart w:id="59" w:name="_Hlk132880785"/>
      <w:bookmarkEnd w:id="58"/>
      <w:r w:rsidRPr="00AF17F1">
        <w:rPr>
          <w:rFonts w:cs="Arial"/>
          <w:szCs w:val="20"/>
        </w:rPr>
        <w:t xml:space="preserve">Ponudnik je v zadnjih petih letih, šteto od dneva objave obvestila o predmetnem naročilu na </w:t>
      </w:r>
      <w:r>
        <w:rPr>
          <w:rFonts w:cs="Arial"/>
          <w:szCs w:val="20"/>
        </w:rPr>
        <w:t>p</w:t>
      </w:r>
      <w:r w:rsidRPr="00AF17F1">
        <w:rPr>
          <w:rFonts w:cs="Arial"/>
          <w:szCs w:val="20"/>
        </w:rPr>
        <w:t xml:space="preserve">ortalu javnih naročil, pravočasno in kakovostno izvedel </w:t>
      </w:r>
      <w:r w:rsidR="00AF243E">
        <w:rPr>
          <w:rFonts w:cs="Arial"/>
          <w:szCs w:val="20"/>
        </w:rPr>
        <w:t xml:space="preserve">vsaj </w:t>
      </w:r>
      <w:r w:rsidR="00C2029F">
        <w:rPr>
          <w:rFonts w:cs="Arial"/>
          <w:szCs w:val="20"/>
        </w:rPr>
        <w:t>en</w:t>
      </w:r>
      <w:r w:rsidR="00AF243E" w:rsidRPr="005C2F92">
        <w:rPr>
          <w:rFonts w:cs="Arial"/>
          <w:szCs w:val="20"/>
        </w:rPr>
        <w:t xml:space="preserve"> (</w:t>
      </w:r>
      <w:r w:rsidR="00C2029F">
        <w:rPr>
          <w:rFonts w:cs="Arial"/>
          <w:szCs w:val="20"/>
        </w:rPr>
        <w:t>1</w:t>
      </w:r>
      <w:r w:rsidR="0083275B" w:rsidRPr="005C2F92">
        <w:rPr>
          <w:rFonts w:cs="Arial"/>
          <w:szCs w:val="20"/>
        </w:rPr>
        <w:t>)</w:t>
      </w:r>
      <w:r w:rsidR="00AF243E" w:rsidRPr="005C2F92">
        <w:rPr>
          <w:rFonts w:cs="Arial"/>
          <w:szCs w:val="20"/>
        </w:rPr>
        <w:t xml:space="preserve"> </w:t>
      </w:r>
      <w:r w:rsidRPr="005C2F92">
        <w:rPr>
          <w:rFonts w:cs="Arial"/>
          <w:szCs w:val="20"/>
        </w:rPr>
        <w:t>referenčn</w:t>
      </w:r>
      <w:r w:rsidR="00691ACB">
        <w:rPr>
          <w:rFonts w:cs="Arial"/>
          <w:szCs w:val="20"/>
        </w:rPr>
        <w:t>a</w:t>
      </w:r>
      <w:r w:rsidRPr="005C2F92">
        <w:rPr>
          <w:rFonts w:cs="Arial"/>
          <w:szCs w:val="20"/>
        </w:rPr>
        <w:t xml:space="preserve"> projekt</w:t>
      </w:r>
      <w:r w:rsidR="00691ACB">
        <w:rPr>
          <w:rFonts w:cs="Arial"/>
          <w:szCs w:val="20"/>
        </w:rPr>
        <w:t>a</w:t>
      </w:r>
      <w:r w:rsidRPr="005C2F92">
        <w:rPr>
          <w:rFonts w:cs="Arial"/>
          <w:szCs w:val="20"/>
        </w:rPr>
        <w:t xml:space="preserve"> </w:t>
      </w:r>
      <w:bookmarkStart w:id="60" w:name="_Hlk199917420"/>
      <w:r w:rsidR="00691ACB">
        <w:rPr>
          <w:rFonts w:cs="Arial"/>
          <w:szCs w:val="20"/>
        </w:rPr>
        <w:t>zamenjave sistema za odkrivanje in alarmiranje požara</w:t>
      </w:r>
      <w:r w:rsidR="00D70796" w:rsidRPr="00D70796">
        <w:rPr>
          <w:rFonts w:cs="Arial"/>
          <w:szCs w:val="20"/>
        </w:rPr>
        <w:t xml:space="preserve"> v poslovnih ali upravnih prostorih</w:t>
      </w:r>
      <w:r w:rsidR="00F8504D">
        <w:rPr>
          <w:rFonts w:cs="Arial"/>
          <w:szCs w:val="20"/>
        </w:rPr>
        <w:t xml:space="preserve"> </w:t>
      </w:r>
      <w:r w:rsidR="00F8504D" w:rsidRPr="00792854">
        <w:rPr>
          <w:rFonts w:cs="Arial"/>
          <w:szCs w:val="20"/>
        </w:rPr>
        <w:t>ali v primerljivih prostorih</w:t>
      </w:r>
      <w:r w:rsidR="00DC3653">
        <w:rPr>
          <w:rFonts w:cs="Arial"/>
          <w:szCs w:val="20"/>
        </w:rPr>
        <w:t xml:space="preserve">, </w:t>
      </w:r>
      <w:bookmarkEnd w:id="60"/>
      <w:r w:rsidRPr="00AF17F1">
        <w:rPr>
          <w:rFonts w:cs="Arial"/>
          <w:szCs w:val="20"/>
        </w:rPr>
        <w:t xml:space="preserve">v vrednosti </w:t>
      </w:r>
      <w:r w:rsidRPr="00C80E7C">
        <w:rPr>
          <w:rFonts w:cs="Arial"/>
          <w:szCs w:val="20"/>
        </w:rPr>
        <w:t xml:space="preserve">najmanj </w:t>
      </w:r>
      <w:r w:rsidR="00691ACB">
        <w:rPr>
          <w:rFonts w:cs="Arial"/>
          <w:szCs w:val="20"/>
        </w:rPr>
        <w:t>1</w:t>
      </w:r>
      <w:r w:rsidR="009F66E7" w:rsidRPr="00C80E7C">
        <w:rPr>
          <w:rFonts w:cs="Arial"/>
          <w:szCs w:val="20"/>
        </w:rPr>
        <w:t>00.000,00</w:t>
      </w:r>
      <w:r w:rsidRPr="00C80E7C">
        <w:rPr>
          <w:rFonts w:cs="Arial"/>
          <w:szCs w:val="20"/>
        </w:rPr>
        <w:t xml:space="preserve"> EUR z DDV.</w:t>
      </w:r>
      <w:r w:rsidR="005C2F92" w:rsidRPr="00C80E7C">
        <w:rPr>
          <w:rFonts w:cs="Arial"/>
          <w:szCs w:val="20"/>
        </w:rPr>
        <w:t xml:space="preserve"> Reference se lahko seštevajo, in sicer se šteje</w:t>
      </w:r>
      <w:r w:rsidR="00C60B0F" w:rsidRPr="00C80E7C">
        <w:rPr>
          <w:rFonts w:cs="Arial"/>
          <w:szCs w:val="20"/>
        </w:rPr>
        <w:t>jo</w:t>
      </w:r>
      <w:r w:rsidR="005C2F92" w:rsidRPr="00C80E7C">
        <w:rPr>
          <w:rFonts w:cs="Arial"/>
          <w:szCs w:val="20"/>
        </w:rPr>
        <w:t xml:space="preserve"> kot ustrezn</w:t>
      </w:r>
      <w:r w:rsidR="00C60B0F" w:rsidRPr="00C80E7C">
        <w:rPr>
          <w:rFonts w:cs="Arial"/>
          <w:szCs w:val="20"/>
        </w:rPr>
        <w:t>e</w:t>
      </w:r>
      <w:r w:rsidR="005C2F92" w:rsidRPr="00C80E7C">
        <w:rPr>
          <w:rFonts w:cs="Arial"/>
          <w:szCs w:val="20"/>
        </w:rPr>
        <w:t xml:space="preserve"> tudi</w:t>
      </w:r>
      <w:r w:rsidR="006A02FD">
        <w:rPr>
          <w:rFonts w:cs="Arial"/>
          <w:szCs w:val="20"/>
        </w:rPr>
        <w:t>, do</w:t>
      </w:r>
      <w:r w:rsidR="005C2F92" w:rsidRPr="00C80E7C">
        <w:rPr>
          <w:rFonts w:cs="Arial"/>
          <w:szCs w:val="20"/>
        </w:rPr>
        <w:t xml:space="preserve"> </w:t>
      </w:r>
      <w:r w:rsidR="00C60B0F" w:rsidRPr="00C80E7C">
        <w:rPr>
          <w:rFonts w:cs="Arial"/>
          <w:szCs w:val="20"/>
        </w:rPr>
        <w:t>tri</w:t>
      </w:r>
      <w:r w:rsidR="005C2F92" w:rsidRPr="00C80E7C">
        <w:rPr>
          <w:rFonts w:cs="Arial"/>
          <w:szCs w:val="20"/>
        </w:rPr>
        <w:t xml:space="preserve"> referenc</w:t>
      </w:r>
      <w:r w:rsidR="00C60B0F" w:rsidRPr="00C80E7C">
        <w:rPr>
          <w:rFonts w:cs="Arial"/>
          <w:szCs w:val="20"/>
        </w:rPr>
        <w:t>e</w:t>
      </w:r>
      <w:r w:rsidR="005C2F92" w:rsidRPr="00C80E7C">
        <w:rPr>
          <w:rFonts w:cs="Arial"/>
          <w:szCs w:val="20"/>
        </w:rPr>
        <w:t>, izveden</w:t>
      </w:r>
      <w:r w:rsidR="00C60B0F" w:rsidRPr="00C80E7C">
        <w:rPr>
          <w:rFonts w:cs="Arial"/>
          <w:szCs w:val="20"/>
        </w:rPr>
        <w:t>e</w:t>
      </w:r>
      <w:r w:rsidR="005C2F92" w:rsidRPr="00C80E7C">
        <w:rPr>
          <w:rFonts w:cs="Arial"/>
          <w:szCs w:val="20"/>
        </w:rPr>
        <w:t xml:space="preserve"> na različnih pravnih podlagah, katerih vrednost kumulativno znaša v višini, kot navedeno v prejšnji povedi.</w:t>
      </w:r>
    </w:p>
    <w:p w14:paraId="0DF440FC" w14:textId="77777777" w:rsidR="00AF17F1" w:rsidRPr="00792854" w:rsidRDefault="00AF17F1" w:rsidP="00CC37D1">
      <w:pPr>
        <w:spacing w:line="260" w:lineRule="exact"/>
        <w:rPr>
          <w:rFonts w:eastAsia="Times New Roman" w:cs="Arial"/>
          <w:bCs/>
          <w:szCs w:val="20"/>
          <w:lang w:eastAsia="sl-SI"/>
        </w:rPr>
      </w:pPr>
    </w:p>
    <w:p w14:paraId="102EFB67" w14:textId="66C6E767" w:rsidR="00792854" w:rsidRDefault="00DF5F81" w:rsidP="00CC37D1">
      <w:pPr>
        <w:spacing w:line="260" w:lineRule="exac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00202625" w:rsidRPr="00202625">
        <w:rPr>
          <w:rFonts w:cs="Arial"/>
          <w:szCs w:val="20"/>
          <w:lang w:eastAsia="sl-SI"/>
        </w:rPr>
        <w:t xml:space="preserve"> </w:t>
      </w:r>
      <w:r w:rsidR="00202625"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w:t>
      </w:r>
      <w:r w:rsidR="00202625" w:rsidRPr="000B4152">
        <w:rPr>
          <w:rFonts w:cs="Arial"/>
          <w:szCs w:val="20"/>
        </w:rPr>
        <w:t xml:space="preserve"> in so v omenjeno vrednost vključeni tako osnovna pogodba kot morebitni aneksi za dodatna dela</w:t>
      </w:r>
      <w:r w:rsidRPr="000B4152">
        <w:rPr>
          <w:rFonts w:cs="Arial"/>
          <w:szCs w:val="20"/>
        </w:rPr>
        <w:t>.</w:t>
      </w:r>
      <w:r w:rsidRPr="00792854">
        <w:rPr>
          <w:rFonts w:cs="Arial"/>
          <w:szCs w:val="20"/>
        </w:rPr>
        <w:t xml:space="preserve"> Referenčni projekt pomeni projekt, v katerem je ponudnik uspešno izvedel istovrstna dela oz. storitve, kot so predmet tega naročila. </w:t>
      </w:r>
    </w:p>
    <w:bookmarkEnd w:id="59"/>
    <w:p w14:paraId="5CBBE5CD" w14:textId="77777777" w:rsidR="00DF5F81" w:rsidRPr="00CA75BC" w:rsidRDefault="00DF5F81" w:rsidP="00CC37D1">
      <w:pPr>
        <w:spacing w:line="260" w:lineRule="exact"/>
        <w:rPr>
          <w:rFonts w:cs="Arial"/>
          <w:szCs w:val="20"/>
          <w:lang w:eastAsia="sl-SI"/>
        </w:rPr>
      </w:pPr>
    </w:p>
    <w:p w14:paraId="2F6BDB84" w14:textId="77777777" w:rsidR="00DF5F81" w:rsidRPr="009A0682" w:rsidRDefault="00DF5F81" w:rsidP="00CC37D1">
      <w:pPr>
        <w:spacing w:line="260" w:lineRule="exact"/>
        <w:ind w:left="284"/>
        <w:rPr>
          <w:rFonts w:eastAsia="Times New Roman" w:cs="Arial"/>
          <w:bCs/>
          <w:szCs w:val="20"/>
          <w:lang w:eastAsia="sl-SI"/>
        </w:rPr>
      </w:pPr>
      <w:r w:rsidRPr="009A0682">
        <w:rPr>
          <w:rFonts w:eastAsia="Times New Roman" w:cs="Arial"/>
          <w:bCs/>
          <w:szCs w:val="20"/>
          <w:lang w:eastAsia="sl-SI"/>
        </w:rPr>
        <w:t>DOKAZILO:</w:t>
      </w:r>
    </w:p>
    <w:p w14:paraId="57D11BF6" w14:textId="77777777" w:rsidR="00DF5F81" w:rsidRDefault="00DF5F81" w:rsidP="00CC37D1">
      <w:pPr>
        <w:spacing w:line="260" w:lineRule="exact"/>
        <w:ind w:left="284"/>
        <w:rPr>
          <w:rFonts w:eastAsia="Times New Roman" w:cs="Arial"/>
          <w:b/>
          <w:szCs w:val="20"/>
          <w:lang w:eastAsia="sl-SI"/>
        </w:rPr>
      </w:pPr>
      <w:r w:rsidRPr="00E2148C">
        <w:rPr>
          <w:rFonts w:eastAsia="Times New Roman" w:cs="Arial"/>
          <w:bCs/>
          <w:szCs w:val="20"/>
          <w:lang w:eastAsia="sl-SI"/>
        </w:rPr>
        <w:t xml:space="preserve">izpolnjen obrazec </w:t>
      </w:r>
      <w:r w:rsidRPr="00C452E0">
        <w:rPr>
          <w:rFonts w:eastAsia="Times New Roman" w:cs="Arial"/>
          <w:b/>
          <w:szCs w:val="20"/>
          <w:lang w:eastAsia="sl-SI"/>
        </w:rPr>
        <w:t>»Prijava«</w:t>
      </w:r>
    </w:p>
    <w:p w14:paraId="4B119F52" w14:textId="77777777" w:rsidR="003670E2" w:rsidRDefault="003670E2" w:rsidP="00CC37D1">
      <w:pPr>
        <w:spacing w:line="260" w:lineRule="exact"/>
        <w:rPr>
          <w:rFonts w:cs="Arial"/>
          <w:szCs w:val="20"/>
          <w:lang w:eastAsia="sl-SI"/>
        </w:rPr>
      </w:pPr>
    </w:p>
    <w:p w14:paraId="5C02DAC6" w14:textId="77777777" w:rsidR="00725850" w:rsidRPr="00792854" w:rsidRDefault="00725850" w:rsidP="00725850">
      <w:pPr>
        <w:spacing w:line="260" w:lineRule="exact"/>
        <w:contextualSpacing/>
        <w:rPr>
          <w:rFonts w:cs="Arial"/>
          <w:szCs w:val="20"/>
        </w:rPr>
      </w:pPr>
      <w:r w:rsidRPr="00792854">
        <w:rPr>
          <w:rFonts w:cs="Arial"/>
          <w:szCs w:val="20"/>
        </w:rPr>
        <w:t xml:space="preserve">Ponudnik ne more biti hkrati referenčni naročnik sebi ali podizvajalcu. </w:t>
      </w:r>
    </w:p>
    <w:p w14:paraId="748FCC72" w14:textId="77777777" w:rsidR="00725850" w:rsidRPr="00792854" w:rsidRDefault="00725850" w:rsidP="00725850">
      <w:pPr>
        <w:pStyle w:val="Odstavekseznama"/>
        <w:spacing w:line="260" w:lineRule="exact"/>
        <w:ind w:left="0"/>
        <w:rPr>
          <w:rFonts w:cs="Arial"/>
          <w:szCs w:val="20"/>
        </w:rPr>
      </w:pPr>
    </w:p>
    <w:p w14:paraId="4BA32E8B" w14:textId="77777777" w:rsidR="00725850" w:rsidRPr="00792854" w:rsidRDefault="00725850" w:rsidP="00725850">
      <w:pPr>
        <w:spacing w:line="260" w:lineRule="exact"/>
        <w:rPr>
          <w:rFonts w:cs="Arial"/>
          <w:szCs w:val="20"/>
        </w:rPr>
      </w:pPr>
      <w:r w:rsidRPr="00792854">
        <w:rPr>
          <w:rFonts w:cs="Arial"/>
          <w:szCs w:val="20"/>
        </w:rPr>
        <w:t xml:space="preserve">Naročnik si pridružuje pravico do preveritve verodostojnosti izjave pri navedeni kontaktni osebi končnega naročnika (za katerega je bil celoten referenčni projekt izveden) ter do vpogleda v original pogodbe. </w:t>
      </w:r>
    </w:p>
    <w:p w14:paraId="750BAD43" w14:textId="77777777" w:rsidR="00725850" w:rsidRDefault="00725850" w:rsidP="00CC37D1">
      <w:pPr>
        <w:spacing w:line="260" w:lineRule="exact"/>
        <w:rPr>
          <w:rFonts w:cs="Arial"/>
          <w:szCs w:val="20"/>
          <w:lang w:eastAsia="sl-SI"/>
        </w:rPr>
      </w:pPr>
    </w:p>
    <w:p w14:paraId="187E495B" w14:textId="77777777" w:rsidR="00012241" w:rsidRDefault="00012241" w:rsidP="00CC37D1">
      <w:pPr>
        <w:spacing w:line="260" w:lineRule="exact"/>
        <w:rPr>
          <w:rFonts w:cs="Arial"/>
          <w:szCs w:val="20"/>
          <w:lang w:eastAsia="sl-SI"/>
        </w:rPr>
      </w:pPr>
    </w:p>
    <w:p w14:paraId="79E97767" w14:textId="77777777" w:rsidR="0035291C" w:rsidRPr="000A2B17" w:rsidRDefault="0035291C" w:rsidP="00CC37D1">
      <w:pPr>
        <w:pStyle w:val="Naslov1"/>
        <w:numPr>
          <w:ilvl w:val="0"/>
          <w:numId w:val="12"/>
        </w:numPr>
        <w:spacing w:before="0" w:beforeAutospacing="0" w:after="0" w:afterAutospacing="0" w:line="260" w:lineRule="exact"/>
        <w:ind w:left="357" w:hanging="357"/>
        <w:rPr>
          <w:rFonts w:cs="Arial"/>
          <w:szCs w:val="20"/>
        </w:rPr>
      </w:pPr>
      <w:bookmarkStart w:id="61" w:name="_Toc336851744"/>
      <w:bookmarkStart w:id="62" w:name="_Toc336851792"/>
      <w:bookmarkStart w:id="63" w:name="_Toc200965726"/>
      <w:bookmarkStart w:id="64" w:name="_Toc224734209"/>
      <w:bookmarkEnd w:id="50"/>
      <w:bookmarkEnd w:id="51"/>
      <w:r w:rsidRPr="000A2B17">
        <w:rPr>
          <w:rFonts w:cs="Arial"/>
          <w:szCs w:val="20"/>
        </w:rPr>
        <w:t>meril</w:t>
      </w:r>
      <w:r>
        <w:rPr>
          <w:rFonts w:cs="Arial"/>
          <w:szCs w:val="20"/>
        </w:rPr>
        <w:t>O</w:t>
      </w:r>
      <w:bookmarkEnd w:id="61"/>
      <w:bookmarkEnd w:id="62"/>
      <w:bookmarkEnd w:id="63"/>
      <w:bookmarkEnd w:id="64"/>
    </w:p>
    <w:p w14:paraId="0C96A4A1" w14:textId="77777777" w:rsidR="0035291C" w:rsidRPr="000A2B17" w:rsidRDefault="0035291C" w:rsidP="00CC37D1">
      <w:pPr>
        <w:spacing w:line="260" w:lineRule="exact"/>
      </w:pPr>
    </w:p>
    <w:p w14:paraId="0A3671DC" w14:textId="4E3D7186" w:rsidR="0035291C" w:rsidRPr="00F76497" w:rsidRDefault="0035291C" w:rsidP="00CC37D1">
      <w:pPr>
        <w:tabs>
          <w:tab w:val="left" w:pos="4680"/>
        </w:tabs>
        <w:spacing w:line="260" w:lineRule="exact"/>
        <w:rPr>
          <w:rFonts w:cs="Arial"/>
          <w:szCs w:val="20"/>
        </w:rPr>
      </w:pPr>
      <w:r w:rsidRPr="007934A4">
        <w:rPr>
          <w:rFonts w:cs="Arial"/>
          <w:szCs w:val="20"/>
        </w:rPr>
        <w:t xml:space="preserve">Merilo je ekonomsko najugodnejša ponudba, ki z upoštevanjem cene in meril, ki se nanašajo na socialne vidike, predstavlja najboljše razmerje med ceno in kakovostjo. Merilo za izbor najugodnejšega ponudnika se, ob izpolnjevanju vseh pogojev iz </w:t>
      </w:r>
      <w:r w:rsidRPr="00F123EE">
        <w:rPr>
          <w:rFonts w:cs="Arial"/>
          <w:szCs w:val="20"/>
        </w:rPr>
        <w:t>dokumentacij</w:t>
      </w:r>
      <w:r>
        <w:rPr>
          <w:rFonts w:cs="Arial"/>
          <w:szCs w:val="20"/>
        </w:rPr>
        <w:t>e</w:t>
      </w:r>
      <w:r w:rsidRPr="00F123EE">
        <w:rPr>
          <w:rFonts w:cs="Arial"/>
          <w:szCs w:val="20"/>
        </w:rPr>
        <w:t xml:space="preserve"> v zvezi z oddajo javnega naročila</w:t>
      </w:r>
      <w:r w:rsidRPr="007934A4">
        <w:rPr>
          <w:rFonts w:cs="Arial"/>
          <w:szCs w:val="20"/>
        </w:rPr>
        <w:t>, izračuna po formuli</w:t>
      </w:r>
      <w:r>
        <w:rPr>
          <w:rFonts w:cs="Arial"/>
          <w:szCs w:val="20"/>
        </w:rPr>
        <w:t>, navedeni spodaj:</w:t>
      </w:r>
    </w:p>
    <w:p w14:paraId="65BAAF54" w14:textId="77777777" w:rsidR="0035291C" w:rsidRPr="0005793A" w:rsidRDefault="0035291C" w:rsidP="0035291C">
      <w:pPr>
        <w:rPr>
          <w:rFonts w:cs="Arial"/>
          <w:b/>
          <w:sz w:val="22"/>
          <w:szCs w:val="20"/>
          <w:lang w:eastAsia="sl-SI"/>
        </w:rPr>
      </w:pPr>
      <m:oMathPara>
        <m:oMath>
          <m:r>
            <m:rPr>
              <m:nor/>
            </m:rPr>
            <w:rPr>
              <w:rFonts w:ascii="Cambria Math" w:eastAsia="Times New Roman" w:cs="Arial"/>
              <w:b/>
              <w:sz w:val="22"/>
              <w:szCs w:val="20"/>
              <w:lang w:eastAsia="sl-SI"/>
            </w:rPr>
            <m:t xml:space="preserve"> </m:t>
          </m:r>
        </m:oMath>
      </m:oMathPara>
    </w:p>
    <w:p w14:paraId="45E52260" w14:textId="77777777" w:rsidR="0035291C" w:rsidRPr="0005793A" w:rsidRDefault="0035291C" w:rsidP="0035291C">
      <w:pPr>
        <w:rPr>
          <w:rFonts w:cs="Arial"/>
          <w:bCs/>
          <w:color w:val="000000"/>
          <w:szCs w:val="20"/>
        </w:rPr>
      </w:pPr>
      <m:oMathPara>
        <m:oMathParaPr>
          <m:jc m:val="left"/>
        </m:oMathParaPr>
        <m:oMath>
          <m:r>
            <m:rPr>
              <m:nor/>
            </m:rPr>
            <w:rPr>
              <w:rFonts w:ascii="Cambria Math" w:eastAsia="Times New Roman" w:cs="Arial"/>
              <w:bCs/>
              <w:sz w:val="22"/>
              <w:szCs w:val="20"/>
              <w:lang w:eastAsia="sl-SI"/>
            </w:rPr>
            <m:t>M</m:t>
          </m:r>
          <m:r>
            <m:rPr>
              <m:sty m:val="p"/>
            </m:rPr>
            <w:rPr>
              <w:rFonts w:ascii="Cambria Math" w:eastAsia="Times New Roman" w:cs="Arial"/>
              <w:sz w:val="22"/>
              <w:szCs w:val="20"/>
              <w:lang w:eastAsia="sl-SI"/>
            </w:rPr>
            <m:t>=</m:t>
          </m:r>
          <m:r>
            <m:rPr>
              <m:nor/>
            </m:rPr>
            <w:rPr>
              <w:rFonts w:ascii="Cambria Math" w:eastAsia="Times New Roman" w:cs="Arial"/>
              <w:bCs/>
              <w:sz w:val="22"/>
              <w:szCs w:val="20"/>
              <w:lang w:eastAsia="sl-SI"/>
            </w:rPr>
            <m:t xml:space="preserve">C x </m:t>
          </m:r>
          <m:r>
            <m:rPr>
              <m:sty m:val="p"/>
            </m:rPr>
            <w:rPr>
              <w:rFonts w:ascii="Cambria Math" w:eastAsia="Times New Roman" w:cs="Arial"/>
              <w:sz w:val="22"/>
              <w:szCs w:val="20"/>
              <w:lang w:eastAsia="sl-SI"/>
            </w:rPr>
            <m:t>(</m:t>
          </m:r>
          <m:r>
            <m:rPr>
              <m:nor/>
            </m:rPr>
            <w:rPr>
              <w:rFonts w:ascii="Cambria Math" w:eastAsia="Times New Roman" w:cs="Arial"/>
              <w:bCs/>
              <w:sz w:val="22"/>
              <w:szCs w:val="20"/>
              <w:lang w:eastAsia="sl-SI"/>
            </w:rPr>
            <m:t>1 -</m:t>
          </m:r>
          <m:r>
            <m:rPr>
              <m:sty m:val="p"/>
            </m:rPr>
            <w:rPr>
              <w:rFonts w:ascii="Cambria Math" w:eastAsia="Times New Roman" w:cs="Arial"/>
              <w:sz w:val="22"/>
              <w:szCs w:val="20"/>
              <w:lang w:eastAsia="sl-SI"/>
            </w:rPr>
            <m:t>(</m:t>
          </m:r>
          <m:r>
            <w:rPr>
              <w:rFonts w:ascii="Cambria Math" w:eastAsia="Times New Roman" w:cs="Arial"/>
              <w:sz w:val="22"/>
              <w:szCs w:val="20"/>
              <w:lang w:eastAsia="sl-SI"/>
            </w:rPr>
            <m:t xml:space="preserve"> </m:t>
          </m:r>
          <m:f>
            <m:fPr>
              <m:ctrlPr>
                <w:rPr>
                  <w:rFonts w:ascii="Cambria Math" w:eastAsia="Times New Roman" w:hAnsi="Cambria Math" w:cs="Arial"/>
                  <w:bCs/>
                  <w:i/>
                  <w:sz w:val="22"/>
                  <w:szCs w:val="20"/>
                  <w:lang w:eastAsia="sl-SI"/>
                </w:rPr>
              </m:ctrlPr>
            </m:fPr>
            <m:num>
              <m:r>
                <m:rPr>
                  <m:nor/>
                </m:rPr>
                <w:rPr>
                  <w:rFonts w:ascii="Cambria Math" w:eastAsia="Times New Roman" w:cs="Arial"/>
                  <w:bCs/>
                  <w:i/>
                  <w:sz w:val="22"/>
                  <w:szCs w:val="20"/>
                  <w:lang w:eastAsia="sl-SI"/>
                </w:rPr>
                <m:t>Mer</m:t>
              </m:r>
              <m:ctrlPr>
                <w:rPr>
                  <w:rFonts w:ascii="Cambria Math" w:eastAsia="Times New Roman" w:hAnsi="Cambria Math" w:cs="Arial"/>
                  <w:bCs/>
                  <w:sz w:val="22"/>
                  <w:szCs w:val="20"/>
                  <w:lang w:eastAsia="sl-SI"/>
                </w:rPr>
              </m:ctrlPr>
            </m:num>
            <m:den>
              <m:r>
                <m:rPr>
                  <m:nor/>
                </m:rPr>
                <w:rPr>
                  <w:rFonts w:ascii="Cambria Math" w:eastAsia="Times New Roman" w:cs="Arial"/>
                  <w:bCs/>
                  <w:sz w:val="22"/>
                  <w:szCs w:val="20"/>
                  <w:lang w:eastAsia="sl-SI"/>
                </w:rPr>
                <m:t>100</m:t>
              </m:r>
              <m:ctrlPr>
                <w:rPr>
                  <w:rFonts w:ascii="Cambria Math" w:eastAsia="Times New Roman" w:hAnsi="Cambria Math" w:cs="Arial"/>
                  <w:bCs/>
                  <w:sz w:val="22"/>
                  <w:szCs w:val="20"/>
                  <w:lang w:eastAsia="sl-SI"/>
                </w:rPr>
              </m:ctrlPr>
            </m:den>
          </m:f>
          <m:r>
            <w:rPr>
              <w:rFonts w:ascii="Cambria Math" w:eastAsia="Times New Roman" w:cs="Arial"/>
              <w:sz w:val="22"/>
              <w:szCs w:val="20"/>
              <w:lang w:eastAsia="sl-SI"/>
            </w:rPr>
            <m:t>))</m:t>
          </m:r>
        </m:oMath>
      </m:oMathPara>
    </w:p>
    <w:p w14:paraId="02649632" w14:textId="77777777" w:rsidR="0035291C" w:rsidRPr="0005793A" w:rsidRDefault="0035291C" w:rsidP="0035291C">
      <w:pPr>
        <w:rPr>
          <w:rFonts w:cs="Arial"/>
          <w:color w:val="000000"/>
          <w:szCs w:val="20"/>
        </w:rPr>
      </w:pPr>
    </w:p>
    <w:p w14:paraId="67E29D0E" w14:textId="77777777" w:rsidR="0035291C" w:rsidRPr="008B5DA0" w:rsidRDefault="0035291C" w:rsidP="0035291C">
      <w:pPr>
        <w:spacing w:line="260" w:lineRule="exact"/>
        <w:rPr>
          <w:rFonts w:cs="Arial"/>
          <w:color w:val="000000"/>
          <w:szCs w:val="20"/>
        </w:rPr>
      </w:pPr>
      <w:r w:rsidRPr="008B5DA0">
        <w:rPr>
          <w:rFonts w:cs="Arial"/>
          <w:color w:val="000000"/>
          <w:szCs w:val="20"/>
        </w:rPr>
        <w:t>pri čemer oznake v formuli pomenijo:</w:t>
      </w:r>
    </w:p>
    <w:p w14:paraId="7BB01852" w14:textId="77777777" w:rsidR="0035291C" w:rsidRPr="008B5DA0" w:rsidRDefault="0035291C" w:rsidP="00726A4D">
      <w:pPr>
        <w:keepLines/>
        <w:widowControl w:val="0"/>
        <w:spacing w:line="260" w:lineRule="exact"/>
        <w:rPr>
          <w:rFonts w:cs="Arial"/>
          <w:color w:val="000000"/>
          <w:szCs w:val="20"/>
        </w:rPr>
      </w:pPr>
      <w:r w:rsidRPr="008B5DA0">
        <w:rPr>
          <w:rFonts w:cs="Arial"/>
          <w:color w:val="000000"/>
          <w:szCs w:val="20"/>
        </w:rPr>
        <w:t> </w:t>
      </w:r>
    </w:p>
    <w:tbl>
      <w:tblPr>
        <w:tblW w:w="9135" w:type="dxa"/>
        <w:tblCellMar>
          <w:left w:w="0" w:type="dxa"/>
          <w:right w:w="0" w:type="dxa"/>
        </w:tblCellMar>
        <w:tblLook w:val="04A0" w:firstRow="1" w:lastRow="0" w:firstColumn="1" w:lastColumn="0" w:noHBand="0" w:noVBand="1"/>
      </w:tblPr>
      <w:tblGrid>
        <w:gridCol w:w="644"/>
        <w:gridCol w:w="8491"/>
      </w:tblGrid>
      <w:tr w:rsidR="0035291C" w:rsidRPr="008B5DA0" w14:paraId="1E310883" w14:textId="77777777" w:rsidTr="005B4DC5">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20AC2" w14:textId="77777777" w:rsidR="0035291C" w:rsidRPr="0005793A" w:rsidRDefault="0035291C" w:rsidP="00726A4D">
            <w:pPr>
              <w:keepLines/>
              <w:widowControl w:val="0"/>
              <w:jc w:val="center"/>
              <w:rPr>
                <w:rFonts w:cs="Arial"/>
                <w:szCs w:val="20"/>
              </w:rPr>
            </w:pPr>
            <w:r w:rsidRPr="0005793A">
              <w:rPr>
                <w:rFonts w:cs="Arial"/>
                <w:szCs w:val="20"/>
              </w:rPr>
              <w:t>C</w:t>
            </w:r>
          </w:p>
        </w:tc>
        <w:tc>
          <w:tcPr>
            <w:tcW w:w="8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38FD1" w14:textId="7849CFD3" w:rsidR="0035291C" w:rsidRPr="008B5DA0" w:rsidRDefault="0035291C" w:rsidP="00726A4D">
            <w:pPr>
              <w:keepLines/>
              <w:widowControl w:val="0"/>
              <w:rPr>
                <w:rFonts w:cs="Arial"/>
                <w:szCs w:val="20"/>
              </w:rPr>
            </w:pPr>
            <w:r w:rsidRPr="008B5DA0">
              <w:rPr>
                <w:rFonts w:cs="Arial"/>
                <w:szCs w:val="20"/>
              </w:rPr>
              <w:t>Skupna ponudbena vrednost z DDV</w:t>
            </w:r>
            <w:r w:rsidR="00725850">
              <w:rPr>
                <w:rFonts w:cs="Arial"/>
                <w:szCs w:val="20"/>
              </w:rPr>
              <w:t xml:space="preserve"> v EUR</w:t>
            </w:r>
          </w:p>
        </w:tc>
      </w:tr>
      <w:tr w:rsidR="0035291C" w:rsidRPr="008B5DA0" w14:paraId="26A78F3D" w14:textId="77777777" w:rsidTr="005B4DC5">
        <w:trPr>
          <w:trHeight w:val="152"/>
        </w:trPr>
        <w:tc>
          <w:tcPr>
            <w:tcW w:w="9135" w:type="dxa"/>
            <w:gridSpan w:val="2"/>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5A205D49" w14:textId="77777777" w:rsidR="0035291C" w:rsidRPr="008B5DA0" w:rsidRDefault="0035291C" w:rsidP="00726A4D">
            <w:pPr>
              <w:keepLines/>
              <w:widowControl w:val="0"/>
              <w:jc w:val="center"/>
              <w:rPr>
                <w:rFonts w:cs="Arial"/>
                <w:szCs w:val="20"/>
              </w:rPr>
            </w:pPr>
            <w:r w:rsidRPr="008B5DA0">
              <w:rPr>
                <w:rFonts w:cs="Arial"/>
                <w:szCs w:val="20"/>
              </w:rPr>
              <w:t> </w:t>
            </w:r>
          </w:p>
        </w:tc>
      </w:tr>
      <w:tr w:rsidR="0035291C" w:rsidRPr="008B5DA0" w14:paraId="72391733" w14:textId="77777777" w:rsidTr="005B4DC5">
        <w:trPr>
          <w:trHeight w:val="3230"/>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EE936" w14:textId="77777777" w:rsidR="0035291C" w:rsidRPr="008B5DA0" w:rsidRDefault="0035291C" w:rsidP="00726A4D">
            <w:pPr>
              <w:keepLines/>
              <w:widowControl w:val="0"/>
              <w:jc w:val="center"/>
              <w:rPr>
                <w:rFonts w:cs="Arial"/>
                <w:szCs w:val="20"/>
              </w:rPr>
            </w:pPr>
            <w:r w:rsidRPr="008B5DA0">
              <w:rPr>
                <w:rFonts w:cs="Arial"/>
                <w:b/>
                <w:bCs/>
                <w:color w:val="000000"/>
                <w:szCs w:val="20"/>
              </w:rPr>
              <w:lastRenderedPageBreak/>
              <w:t> </w:t>
            </w:r>
          </w:p>
          <w:p w14:paraId="73B56C1E" w14:textId="77777777" w:rsidR="0035291C" w:rsidRPr="008B5DA0" w:rsidRDefault="0035291C" w:rsidP="00726A4D">
            <w:pPr>
              <w:keepLines/>
              <w:widowControl w:val="0"/>
              <w:jc w:val="center"/>
              <w:rPr>
                <w:rFonts w:cs="Arial"/>
                <w:szCs w:val="20"/>
              </w:rPr>
            </w:pPr>
            <w:r w:rsidRPr="008B5DA0">
              <w:rPr>
                <w:rFonts w:cs="Arial"/>
                <w:b/>
                <w:bCs/>
                <w:color w:val="000000"/>
                <w:szCs w:val="20"/>
              </w:rPr>
              <w:t> </w:t>
            </w:r>
          </w:p>
          <w:p w14:paraId="1201C13F" w14:textId="77777777" w:rsidR="0035291C" w:rsidRPr="008B5DA0" w:rsidRDefault="0035291C" w:rsidP="00726A4D">
            <w:pPr>
              <w:keepLines/>
              <w:widowControl w:val="0"/>
              <w:jc w:val="center"/>
              <w:rPr>
                <w:rFonts w:cs="Arial"/>
                <w:szCs w:val="20"/>
              </w:rPr>
            </w:pPr>
            <w:r w:rsidRPr="008B5DA0">
              <w:rPr>
                <w:rFonts w:cs="Arial"/>
                <w:b/>
                <w:bCs/>
                <w:color w:val="000000"/>
                <w:szCs w:val="20"/>
              </w:rPr>
              <w:t> </w:t>
            </w:r>
          </w:p>
          <w:p w14:paraId="685F5B96" w14:textId="77777777" w:rsidR="0035291C" w:rsidRDefault="0035291C" w:rsidP="00726A4D">
            <w:pPr>
              <w:keepLines/>
              <w:widowControl w:val="0"/>
              <w:jc w:val="center"/>
              <w:rPr>
                <w:rFonts w:cs="Arial"/>
                <w:color w:val="000000"/>
                <w:szCs w:val="20"/>
              </w:rPr>
            </w:pPr>
          </w:p>
          <w:p w14:paraId="2D497132" w14:textId="77777777" w:rsidR="0035291C" w:rsidRPr="0005793A" w:rsidRDefault="0035291C" w:rsidP="00726A4D">
            <w:pPr>
              <w:keepLines/>
              <w:widowControl w:val="0"/>
              <w:jc w:val="center"/>
              <w:rPr>
                <w:rFonts w:cs="Arial"/>
                <w:szCs w:val="20"/>
              </w:rPr>
            </w:pPr>
            <w:r w:rsidRPr="0005793A">
              <w:rPr>
                <w:rFonts w:cs="Arial"/>
                <w:color w:val="000000"/>
                <w:szCs w:val="20"/>
              </w:rPr>
              <w:t>Mer</w:t>
            </w:r>
          </w:p>
        </w:tc>
        <w:tc>
          <w:tcPr>
            <w:tcW w:w="8491" w:type="dxa"/>
            <w:tcBorders>
              <w:top w:val="nil"/>
              <w:left w:val="nil"/>
              <w:bottom w:val="single" w:sz="8" w:space="0" w:color="auto"/>
              <w:right w:val="single" w:sz="8" w:space="0" w:color="auto"/>
            </w:tcBorders>
            <w:tcMar>
              <w:top w:w="0" w:type="dxa"/>
              <w:left w:w="108" w:type="dxa"/>
              <w:bottom w:w="0" w:type="dxa"/>
              <w:right w:w="108" w:type="dxa"/>
            </w:tcMar>
            <w:hideMark/>
          </w:tcPr>
          <w:p w14:paraId="75884D9F" w14:textId="77777777" w:rsidR="0035291C" w:rsidRPr="008B5DA0" w:rsidRDefault="0035291C" w:rsidP="00726A4D">
            <w:pPr>
              <w:keepLines/>
              <w:widowControl w:val="0"/>
              <w:rPr>
                <w:rFonts w:cs="Arial"/>
                <w:szCs w:val="20"/>
              </w:rPr>
            </w:pPr>
            <w:r>
              <w:rPr>
                <w:rFonts w:cs="Arial"/>
                <w:szCs w:val="20"/>
              </w:rPr>
              <w:t>Sprejet »Etični kodeks</w:t>
            </w:r>
            <w:r w:rsidRPr="008B5DA0">
              <w:rPr>
                <w:rFonts w:cs="Arial"/>
                <w:szCs w:val="20"/>
              </w:rPr>
              <w:t>«</w:t>
            </w:r>
            <w:r>
              <w:rPr>
                <w:rFonts w:cs="Arial"/>
                <w:szCs w:val="20"/>
              </w:rPr>
              <w:t xml:space="preserve"> zaposlovanja</w:t>
            </w:r>
          </w:p>
          <w:p w14:paraId="0916D163" w14:textId="77777777" w:rsidR="0035291C" w:rsidRPr="008B5DA0" w:rsidRDefault="0035291C" w:rsidP="00726A4D">
            <w:pPr>
              <w:keepLines/>
              <w:widowControl w:val="0"/>
              <w:rPr>
                <w:rFonts w:cs="Arial"/>
                <w:szCs w:val="20"/>
              </w:rPr>
            </w:pPr>
            <w:r w:rsidRPr="008B5DA0">
              <w:rPr>
                <w:rFonts w:cs="Arial"/>
                <w:szCs w:val="20"/>
              </w:rPr>
              <w:t> </w:t>
            </w:r>
          </w:p>
          <w:p w14:paraId="4B6B89EC" w14:textId="77777777" w:rsidR="0035291C" w:rsidRDefault="0035291C" w:rsidP="00726A4D">
            <w:pPr>
              <w:keepLines/>
              <w:widowControl w:val="0"/>
              <w:rPr>
                <w:rFonts w:cs="Arial"/>
                <w:color w:val="000000"/>
                <w:szCs w:val="20"/>
              </w:rPr>
            </w:pPr>
            <w:r w:rsidRPr="00876617">
              <w:rPr>
                <w:rFonts w:cs="Arial"/>
                <w:color w:val="000000"/>
                <w:szCs w:val="20"/>
              </w:rPr>
              <w:t>Minimalna vsebina etičnega kodeksa vsebuje</w:t>
            </w:r>
            <w:r>
              <w:rPr>
                <w:rFonts w:cs="Arial"/>
                <w:color w:val="000000"/>
                <w:szCs w:val="20"/>
              </w:rPr>
              <w:t xml:space="preserve"> </w:t>
            </w:r>
            <w:r w:rsidRPr="00876617">
              <w:rPr>
                <w:rFonts w:cs="Arial"/>
                <w:color w:val="000000"/>
                <w:szCs w:val="20"/>
              </w:rPr>
              <w:t>pravila etičnega ravnanja oz</w:t>
            </w:r>
            <w:r>
              <w:rPr>
                <w:rFonts w:cs="Arial"/>
                <w:color w:val="000000"/>
                <w:szCs w:val="20"/>
              </w:rPr>
              <w:t>iroma</w:t>
            </w:r>
            <w:r w:rsidRPr="00876617">
              <w:rPr>
                <w:rFonts w:cs="Arial"/>
                <w:color w:val="000000"/>
                <w:szCs w:val="20"/>
              </w:rPr>
              <w:t xml:space="preserve"> obnašanja pri delodajalcu tako na strani delodajalca kot</w:t>
            </w:r>
            <w:r>
              <w:rPr>
                <w:rFonts w:cs="Arial"/>
                <w:color w:val="000000"/>
                <w:szCs w:val="20"/>
              </w:rPr>
              <w:t xml:space="preserve"> </w:t>
            </w:r>
            <w:r w:rsidRPr="00876617">
              <w:rPr>
                <w:rFonts w:cs="Arial"/>
                <w:color w:val="000000"/>
                <w:szCs w:val="20"/>
              </w:rPr>
              <w:t>delavcev ter način izvajanja in spoštovanja pravil kodeksa.</w:t>
            </w:r>
          </w:p>
          <w:p w14:paraId="7796FD18" w14:textId="77777777" w:rsidR="0035291C" w:rsidRDefault="0035291C" w:rsidP="00726A4D">
            <w:pPr>
              <w:keepLines/>
              <w:widowControl w:val="0"/>
              <w:rPr>
                <w:rFonts w:cs="Arial"/>
                <w:color w:val="000000"/>
                <w:szCs w:val="20"/>
              </w:rPr>
            </w:pPr>
          </w:p>
          <w:p w14:paraId="7678842A" w14:textId="77777777" w:rsidR="0035291C" w:rsidRDefault="0035291C" w:rsidP="00726A4D">
            <w:pPr>
              <w:keepLines/>
              <w:widowControl w:val="0"/>
              <w:rPr>
                <w:rFonts w:cs="Arial"/>
                <w:color w:val="000000"/>
                <w:szCs w:val="20"/>
              </w:rPr>
            </w:pPr>
            <w:r w:rsidRPr="00F6298D">
              <w:rPr>
                <w:rFonts w:cs="Arial"/>
                <w:color w:val="000000"/>
                <w:szCs w:val="20"/>
              </w:rPr>
              <w:t>Ponudnik, ki ima na dan objave predmetnega naročila na Portalu javnih naročil</w:t>
            </w:r>
            <w:r>
              <w:rPr>
                <w:rFonts w:cs="Arial"/>
                <w:color w:val="000000"/>
                <w:szCs w:val="20"/>
              </w:rPr>
              <w:t xml:space="preserve"> </w:t>
            </w:r>
            <w:r w:rsidRPr="008F3C80">
              <w:rPr>
                <w:rFonts w:cs="Arial"/>
                <w:color w:val="000000"/>
                <w:szCs w:val="20"/>
              </w:rPr>
              <w:t xml:space="preserve">sprejet etični kodeks zaposlovanja prejme </w:t>
            </w:r>
            <w:r>
              <w:rPr>
                <w:rFonts w:cs="Arial"/>
                <w:color w:val="000000"/>
                <w:szCs w:val="20"/>
              </w:rPr>
              <w:t>5</w:t>
            </w:r>
            <w:r w:rsidRPr="008F3C80">
              <w:rPr>
                <w:rFonts w:cs="Arial"/>
                <w:color w:val="000000"/>
                <w:szCs w:val="20"/>
              </w:rPr>
              <w:t xml:space="preserve"> točk</w:t>
            </w:r>
            <w:r>
              <w:rPr>
                <w:rFonts w:cs="Arial"/>
                <w:color w:val="000000"/>
                <w:szCs w:val="20"/>
              </w:rPr>
              <w:t>.</w:t>
            </w:r>
          </w:p>
          <w:p w14:paraId="0873489B" w14:textId="77777777" w:rsidR="0035291C" w:rsidRDefault="0035291C" w:rsidP="00726A4D">
            <w:pPr>
              <w:keepLines/>
              <w:widowControl w:val="0"/>
              <w:rPr>
                <w:rFonts w:cs="Arial"/>
                <w:color w:val="000000"/>
                <w:szCs w:val="20"/>
              </w:rPr>
            </w:pPr>
          </w:p>
          <w:p w14:paraId="49B513D6" w14:textId="77777777" w:rsidR="0035291C" w:rsidRPr="008B5DA0" w:rsidRDefault="0035291C" w:rsidP="00726A4D">
            <w:pPr>
              <w:keepLines/>
              <w:widowControl w:val="0"/>
              <w:rPr>
                <w:rFonts w:cs="Arial"/>
                <w:szCs w:val="20"/>
              </w:rPr>
            </w:pPr>
          </w:p>
          <w:p w14:paraId="42C6D50E" w14:textId="77777777" w:rsidR="0035291C" w:rsidRDefault="0035291C" w:rsidP="00726A4D">
            <w:pPr>
              <w:keepLines/>
              <w:widowControl w:val="0"/>
              <w:rPr>
                <w:rFonts w:cs="Arial"/>
                <w:szCs w:val="20"/>
              </w:rPr>
            </w:pPr>
            <w:r w:rsidRPr="008B5DA0">
              <w:rPr>
                <w:rFonts w:cs="Arial"/>
                <w:b/>
                <w:bCs/>
                <w:szCs w:val="20"/>
              </w:rPr>
              <w:t>Dokazilo:</w:t>
            </w:r>
            <w:r w:rsidRPr="008B5DA0">
              <w:rPr>
                <w:rFonts w:cs="Arial"/>
                <w:szCs w:val="20"/>
              </w:rPr>
              <w:t> </w:t>
            </w:r>
          </w:p>
          <w:p w14:paraId="60E84B88" w14:textId="77777777" w:rsidR="0035291C" w:rsidRDefault="0035291C" w:rsidP="00726A4D">
            <w:pPr>
              <w:keepLines/>
              <w:widowControl w:val="0"/>
              <w:rPr>
                <w:rFonts w:cs="Arial"/>
                <w:szCs w:val="20"/>
              </w:rPr>
            </w:pPr>
            <w:r>
              <w:rPr>
                <w:rFonts w:cs="Arial"/>
                <w:szCs w:val="20"/>
              </w:rPr>
              <w:t>V</w:t>
            </w:r>
            <w:r w:rsidRPr="0005793A">
              <w:rPr>
                <w:rFonts w:cs="Arial"/>
                <w:szCs w:val="20"/>
              </w:rPr>
              <w:t xml:space="preserve"> </w:t>
            </w:r>
            <w:r>
              <w:rPr>
                <w:rFonts w:cs="Arial"/>
                <w:szCs w:val="20"/>
              </w:rPr>
              <w:t xml:space="preserve">ponudbi </w:t>
            </w:r>
            <w:r w:rsidRPr="0005793A">
              <w:rPr>
                <w:rFonts w:cs="Arial"/>
                <w:szCs w:val="20"/>
              </w:rPr>
              <w:t>prilož</w:t>
            </w:r>
            <w:r>
              <w:rPr>
                <w:rFonts w:cs="Arial"/>
                <w:szCs w:val="20"/>
              </w:rPr>
              <w:t>en</w:t>
            </w:r>
            <w:r w:rsidRPr="0005793A">
              <w:rPr>
                <w:rFonts w:cs="Arial"/>
                <w:szCs w:val="20"/>
              </w:rPr>
              <w:t xml:space="preserve"> podpisan etični kodeks zaposlovanja</w:t>
            </w:r>
            <w:r>
              <w:rPr>
                <w:rFonts w:cs="Arial"/>
                <w:szCs w:val="20"/>
              </w:rPr>
              <w:t xml:space="preserve"> pri ponudniku</w:t>
            </w:r>
            <w:r w:rsidRPr="0005793A">
              <w:rPr>
                <w:rFonts w:cs="Arial"/>
                <w:szCs w:val="20"/>
              </w:rPr>
              <w:t>.</w:t>
            </w:r>
          </w:p>
          <w:p w14:paraId="4AA68B41" w14:textId="77777777" w:rsidR="0035291C" w:rsidRPr="008B5DA0" w:rsidRDefault="0035291C" w:rsidP="00726A4D">
            <w:pPr>
              <w:keepLines/>
              <w:widowControl w:val="0"/>
              <w:jc w:val="center"/>
              <w:rPr>
                <w:rFonts w:cs="Arial"/>
                <w:szCs w:val="20"/>
              </w:rPr>
            </w:pPr>
          </w:p>
        </w:tc>
      </w:tr>
    </w:tbl>
    <w:p w14:paraId="133BF086" w14:textId="77777777" w:rsidR="0035291C" w:rsidRPr="00A772BF" w:rsidRDefault="0035291C" w:rsidP="00726A4D">
      <w:pPr>
        <w:keepLines/>
        <w:widowControl w:val="0"/>
        <w:spacing w:line="260" w:lineRule="exact"/>
        <w:rPr>
          <w:rFonts w:cs="Arial"/>
          <w:szCs w:val="20"/>
        </w:rPr>
      </w:pPr>
      <w:bookmarkStart w:id="65" w:name="_Hlk517871768"/>
      <w:bookmarkStart w:id="66" w:name="_Hlk517870757"/>
    </w:p>
    <w:p w14:paraId="7D86F4DB" w14:textId="77777777" w:rsidR="0035291C" w:rsidRDefault="0035291C" w:rsidP="00CC37D1">
      <w:pPr>
        <w:tabs>
          <w:tab w:val="left" w:pos="4680"/>
        </w:tabs>
        <w:spacing w:line="260" w:lineRule="exact"/>
        <w:rPr>
          <w:rFonts w:cs="Arial"/>
          <w:szCs w:val="20"/>
        </w:rPr>
      </w:pPr>
      <w:r w:rsidRPr="007934A4">
        <w:rPr>
          <w:rFonts w:cs="Arial"/>
          <w:b/>
          <w:szCs w:val="20"/>
        </w:rPr>
        <w:t>Najugodnejši ponudnik je tisti z najnižjim M.</w:t>
      </w:r>
      <w:r w:rsidRPr="007934A4">
        <w:rPr>
          <w:rFonts w:cs="Arial"/>
          <w:szCs w:val="20"/>
        </w:rPr>
        <w:t xml:space="preserve"> V kolikor dva ali več ponudnikov dosežejo enako vrednost M, bo naročnik izbral ponudnika z nižjo skupno ponudbeno </w:t>
      </w:r>
      <w:r>
        <w:rPr>
          <w:rFonts w:cs="Arial"/>
          <w:szCs w:val="20"/>
        </w:rPr>
        <w:t>vrednost</w:t>
      </w:r>
      <w:r w:rsidRPr="007934A4">
        <w:rPr>
          <w:rFonts w:cs="Arial"/>
          <w:szCs w:val="20"/>
        </w:rPr>
        <w:t xml:space="preserve"> z DDV</w:t>
      </w:r>
      <w:r>
        <w:rPr>
          <w:rFonts w:cs="Arial"/>
          <w:szCs w:val="20"/>
        </w:rPr>
        <w:t xml:space="preserve"> v EUR (C).</w:t>
      </w:r>
    </w:p>
    <w:p w14:paraId="3D6C6DE5" w14:textId="77777777" w:rsidR="0035291C" w:rsidRDefault="0035291C" w:rsidP="00CC37D1">
      <w:pPr>
        <w:tabs>
          <w:tab w:val="left" w:pos="4680"/>
        </w:tabs>
        <w:spacing w:line="260" w:lineRule="exact"/>
        <w:rPr>
          <w:rFonts w:cs="Arial"/>
          <w:szCs w:val="20"/>
        </w:rPr>
      </w:pPr>
    </w:p>
    <w:p w14:paraId="03C0B93F" w14:textId="77777777" w:rsidR="0035291C" w:rsidRPr="007934A4" w:rsidRDefault="0035291C" w:rsidP="00CC37D1">
      <w:pPr>
        <w:tabs>
          <w:tab w:val="left" w:pos="4680"/>
        </w:tabs>
        <w:spacing w:line="260" w:lineRule="exact"/>
        <w:rPr>
          <w:rFonts w:cs="Arial"/>
          <w:szCs w:val="20"/>
        </w:rPr>
      </w:pPr>
      <w:r w:rsidRPr="007934A4">
        <w:rPr>
          <w:rFonts w:cs="Arial"/>
          <w:szCs w:val="20"/>
        </w:rPr>
        <w:t>V kolikor dva ali več ponudnikov dosežejo enako vrednost M</w:t>
      </w:r>
      <w:r>
        <w:rPr>
          <w:rFonts w:cs="Arial"/>
          <w:szCs w:val="20"/>
        </w:rPr>
        <w:t xml:space="preserve"> in enako </w:t>
      </w:r>
      <w:r w:rsidRPr="007934A4">
        <w:rPr>
          <w:rFonts w:cs="Arial"/>
          <w:szCs w:val="20"/>
        </w:rPr>
        <w:t>skupno ponudbeno</w:t>
      </w:r>
      <w:r>
        <w:rPr>
          <w:rFonts w:cs="Arial"/>
          <w:szCs w:val="20"/>
        </w:rPr>
        <w:t xml:space="preserve"> vrednost</w:t>
      </w:r>
      <w:r w:rsidRPr="007934A4">
        <w:rPr>
          <w:rFonts w:cs="Arial"/>
          <w:szCs w:val="20"/>
        </w:rPr>
        <w:t xml:space="preserve"> </w:t>
      </w:r>
      <w:r>
        <w:rPr>
          <w:rFonts w:cs="Arial"/>
          <w:szCs w:val="20"/>
        </w:rPr>
        <w:t>v</w:t>
      </w:r>
      <w:r w:rsidRPr="007934A4">
        <w:rPr>
          <w:rFonts w:cs="Arial"/>
          <w:szCs w:val="20"/>
        </w:rPr>
        <w:t xml:space="preserve"> DDV</w:t>
      </w:r>
      <w:r>
        <w:rPr>
          <w:rFonts w:cs="Arial"/>
          <w:szCs w:val="20"/>
        </w:rPr>
        <w:t xml:space="preserve"> v EUR (C), </w:t>
      </w:r>
      <w:r w:rsidRPr="007934A4">
        <w:rPr>
          <w:rFonts w:cs="Arial"/>
          <w:szCs w:val="20"/>
        </w:rPr>
        <w:t>bo naročnik izbral najugodnejšega ponudnika</w:t>
      </w:r>
      <w:r>
        <w:rPr>
          <w:rFonts w:cs="Arial"/>
          <w:szCs w:val="20"/>
        </w:rPr>
        <w:t xml:space="preserve"> </w:t>
      </w:r>
      <w:r w:rsidRPr="007934A4">
        <w:rPr>
          <w:rFonts w:cs="Arial"/>
          <w:szCs w:val="20"/>
        </w:rPr>
        <w:t>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drugouvrščeni tisti, ki bo izžreban naslednji, do tistega, ki bo izžreban zadnji.</w:t>
      </w:r>
    </w:p>
    <w:bookmarkEnd w:id="65"/>
    <w:bookmarkEnd w:id="66"/>
    <w:p w14:paraId="138F4B34" w14:textId="77777777" w:rsidR="0035291C" w:rsidRPr="007934A4" w:rsidRDefault="0035291C" w:rsidP="00CC37D1">
      <w:pPr>
        <w:tabs>
          <w:tab w:val="left" w:pos="4680"/>
        </w:tabs>
        <w:spacing w:line="260" w:lineRule="exact"/>
        <w:rPr>
          <w:rFonts w:cs="Arial"/>
          <w:szCs w:val="20"/>
        </w:rPr>
      </w:pPr>
    </w:p>
    <w:p w14:paraId="7B44CEE5" w14:textId="77777777" w:rsidR="0035291C" w:rsidRDefault="0035291C" w:rsidP="00CC37D1">
      <w:pPr>
        <w:tabs>
          <w:tab w:val="left" w:pos="4680"/>
        </w:tabs>
        <w:spacing w:line="260" w:lineRule="exact"/>
        <w:rPr>
          <w:rFonts w:cs="Arial"/>
          <w:szCs w:val="20"/>
        </w:rPr>
      </w:pPr>
      <w:r w:rsidRPr="007934A4">
        <w:rPr>
          <w:rFonts w:cs="Arial"/>
          <w:szCs w:val="20"/>
        </w:rPr>
        <w:t>Ponudnikom, za katere se izvede žreb, ki ne bodo prisotni na žrebu, bo naročnik posredoval zapisnik žrebanja.</w:t>
      </w:r>
    </w:p>
    <w:p w14:paraId="2E9309D9" w14:textId="77777777" w:rsidR="004F09C6" w:rsidRDefault="004F09C6" w:rsidP="00CC37D1">
      <w:pPr>
        <w:spacing w:line="260" w:lineRule="exact"/>
        <w:rPr>
          <w:rFonts w:cs="Arial"/>
          <w:szCs w:val="20"/>
        </w:rPr>
      </w:pPr>
    </w:p>
    <w:p w14:paraId="73C4B861" w14:textId="77777777" w:rsidR="00D56821" w:rsidRPr="008F49FC" w:rsidRDefault="00D56821" w:rsidP="00CC37D1">
      <w:pPr>
        <w:spacing w:line="260" w:lineRule="exact"/>
        <w:rPr>
          <w:rFonts w:eastAsia="Times New Roman" w:cs="Arial"/>
          <w:szCs w:val="20"/>
          <w:highlight w:val="yellow"/>
        </w:rPr>
      </w:pPr>
    </w:p>
    <w:p w14:paraId="2BDECCE7" w14:textId="77777777" w:rsidR="00562109" w:rsidRDefault="006E4F24" w:rsidP="00CC37D1">
      <w:pPr>
        <w:pStyle w:val="Naslov1"/>
        <w:numPr>
          <w:ilvl w:val="0"/>
          <w:numId w:val="12"/>
        </w:numPr>
        <w:spacing w:before="0" w:beforeAutospacing="0" w:after="0" w:afterAutospacing="0" w:line="260" w:lineRule="exact"/>
        <w:ind w:left="357" w:hanging="357"/>
        <w:rPr>
          <w:rFonts w:cs="Arial"/>
        </w:rPr>
      </w:pPr>
      <w:bookmarkStart w:id="67" w:name="_Toc224734210"/>
      <w:r w:rsidRPr="008E4247">
        <w:rPr>
          <w:rFonts w:cs="Arial"/>
        </w:rPr>
        <w:t>ponudba</w:t>
      </w:r>
      <w:bookmarkEnd w:id="67"/>
    </w:p>
    <w:p w14:paraId="1D679149" w14:textId="77777777" w:rsidR="008E4247" w:rsidRPr="008E4247" w:rsidRDefault="008E4247" w:rsidP="00CC37D1">
      <w:pPr>
        <w:spacing w:line="260" w:lineRule="exact"/>
      </w:pPr>
    </w:p>
    <w:p w14:paraId="293D6F6B" w14:textId="079920B5" w:rsidR="00120550" w:rsidRPr="002672D0" w:rsidRDefault="003456FC" w:rsidP="00CC37D1">
      <w:pPr>
        <w:pStyle w:val="Naslov2"/>
        <w:numPr>
          <w:ilvl w:val="1"/>
          <w:numId w:val="12"/>
        </w:numPr>
        <w:spacing w:line="260" w:lineRule="exact"/>
        <w:ind w:left="567" w:hanging="567"/>
      </w:pPr>
      <w:bookmarkStart w:id="68" w:name="_Toc40097925"/>
      <w:bookmarkStart w:id="69" w:name="_Toc41483429"/>
      <w:bookmarkStart w:id="70" w:name="_Toc336851746"/>
      <w:bookmarkStart w:id="71" w:name="_Toc336851794"/>
      <w:bookmarkStart w:id="72" w:name="_Toc224734211"/>
      <w:bookmarkEnd w:id="68"/>
      <w:bookmarkEnd w:id="69"/>
      <w:r w:rsidRPr="002672D0">
        <w:t>P</w:t>
      </w:r>
      <w:bookmarkEnd w:id="70"/>
      <w:bookmarkEnd w:id="71"/>
      <w:r w:rsidR="00812A44" w:rsidRPr="002672D0">
        <w:t xml:space="preserve">onudbena </w:t>
      </w:r>
      <w:r w:rsidR="00812A44" w:rsidRPr="00B5762B">
        <w:t>dokumentacija</w:t>
      </w:r>
      <w:bookmarkEnd w:id="72"/>
    </w:p>
    <w:p w14:paraId="34E823CE" w14:textId="77777777" w:rsidR="008E4247" w:rsidRDefault="008E4247" w:rsidP="00CC37D1">
      <w:pPr>
        <w:spacing w:line="260" w:lineRule="exact"/>
      </w:pPr>
    </w:p>
    <w:p w14:paraId="48B257B3" w14:textId="3250FA1B" w:rsidR="00527AFA" w:rsidRDefault="00527AFA" w:rsidP="00CC37D1">
      <w:pPr>
        <w:spacing w:line="260" w:lineRule="exact"/>
      </w:pPr>
      <w:r w:rsidRPr="00D01A65">
        <w:t>Ponudbeno dokumentacijo sestavljajo naslednji dokumenti:</w:t>
      </w:r>
    </w:p>
    <w:p w14:paraId="0E9C5E52" w14:textId="5741BD26" w:rsidR="00EF098E" w:rsidRDefault="00EF098E" w:rsidP="00CC37D1">
      <w:pPr>
        <w:numPr>
          <w:ilvl w:val="0"/>
          <w:numId w:val="9"/>
        </w:numPr>
        <w:spacing w:line="260" w:lineRule="exact"/>
        <w:contextualSpacing/>
      </w:pPr>
      <w:r>
        <w:t>izpolnjen obrazec »Predračun – rekapitulacija«</w:t>
      </w:r>
      <w:r w:rsidR="000942BF">
        <w:t>;</w:t>
      </w:r>
    </w:p>
    <w:p w14:paraId="1FDB164E" w14:textId="270D6851" w:rsidR="00EF098E" w:rsidRDefault="00EF098E" w:rsidP="00CC37D1">
      <w:pPr>
        <w:numPr>
          <w:ilvl w:val="0"/>
          <w:numId w:val="9"/>
        </w:numPr>
        <w:spacing w:line="260" w:lineRule="exact"/>
        <w:contextualSpacing/>
      </w:pPr>
      <w:r>
        <w:t>izpolnjen obraz</w:t>
      </w:r>
      <w:r w:rsidR="0052403C">
        <w:t>e</w:t>
      </w:r>
      <w:r>
        <w:t>c »Predračun – popis del« (Excel obrazec);</w:t>
      </w:r>
    </w:p>
    <w:p w14:paraId="016F97B3" w14:textId="4533BD5D" w:rsidR="004D76B1" w:rsidRPr="00605635" w:rsidRDefault="004D76B1" w:rsidP="00CC37D1">
      <w:pPr>
        <w:numPr>
          <w:ilvl w:val="0"/>
          <w:numId w:val="9"/>
        </w:numPr>
        <w:spacing w:line="260" w:lineRule="exact"/>
        <w:contextualSpacing/>
      </w:pPr>
      <w:r w:rsidRPr="00B76096">
        <w:t>izpolnjen obrazec »Prijava«;</w:t>
      </w:r>
    </w:p>
    <w:p w14:paraId="2BB4E1DC" w14:textId="77777777" w:rsidR="00A05BBB" w:rsidRDefault="00605635" w:rsidP="00CC37D1">
      <w:pPr>
        <w:numPr>
          <w:ilvl w:val="0"/>
          <w:numId w:val="9"/>
        </w:numPr>
        <w:spacing w:line="260" w:lineRule="exact"/>
        <w:contextualSpacing/>
      </w:pPr>
      <w:r w:rsidRPr="00605635">
        <w:t>izpolnjen obrazec »Izjava za ponudnika«;</w:t>
      </w:r>
    </w:p>
    <w:p w14:paraId="58934405" w14:textId="515C85CD" w:rsidR="00473E4C" w:rsidRPr="00C87198" w:rsidRDefault="00473E4C" w:rsidP="00CC37D1">
      <w:pPr>
        <w:pStyle w:val="Odstavekseznama"/>
        <w:numPr>
          <w:ilvl w:val="0"/>
          <w:numId w:val="9"/>
        </w:numPr>
        <w:spacing w:line="260" w:lineRule="exact"/>
        <w:rPr>
          <w:i/>
          <w:iCs/>
        </w:rPr>
      </w:pPr>
      <w:r w:rsidRPr="00C87198">
        <w:t>etični kodeks zaposlovanja pri ponudniku (</w:t>
      </w:r>
      <w:r w:rsidRPr="00C87198">
        <w:rPr>
          <w:i/>
          <w:iCs/>
        </w:rPr>
        <w:t>v primeru, če ponudnik izkazuje izpolnjevanje merila iz točke 10 (Merilo) teh navodi</w:t>
      </w:r>
      <w:r w:rsidR="00204150" w:rsidRPr="00C87198">
        <w:rPr>
          <w:i/>
          <w:iCs/>
        </w:rPr>
        <w:t>l</w:t>
      </w:r>
      <w:r w:rsidRPr="00C87198">
        <w:rPr>
          <w:i/>
          <w:iCs/>
        </w:rPr>
        <w:t>);</w:t>
      </w:r>
    </w:p>
    <w:p w14:paraId="550826AC" w14:textId="54BAA305" w:rsidR="00A5625E" w:rsidRPr="00B62326" w:rsidRDefault="00F36CC7" w:rsidP="00CC37D1">
      <w:pPr>
        <w:numPr>
          <w:ilvl w:val="0"/>
          <w:numId w:val="9"/>
        </w:numPr>
        <w:spacing w:line="260" w:lineRule="exact"/>
        <w:contextualSpacing/>
        <w:rPr>
          <w:i/>
          <w:iCs/>
        </w:rPr>
      </w:pPr>
      <w:r w:rsidRPr="00AF12A0">
        <w:rPr>
          <w:rFonts w:cs="Arial"/>
        </w:rPr>
        <w:t>i</w:t>
      </w:r>
      <w:r w:rsidR="00605635" w:rsidRPr="00AF12A0">
        <w:rPr>
          <w:rFonts w:cs="Arial"/>
        </w:rPr>
        <w:t>zpolnjen obrazec »Izjava za druge gospodarske subjekte v ponudbi</w:t>
      </w:r>
      <w:r w:rsidR="0031436B">
        <w:rPr>
          <w:rFonts w:cs="Arial"/>
        </w:rPr>
        <w:t>«</w:t>
      </w:r>
      <w:r w:rsidR="00EE253C">
        <w:rPr>
          <w:rFonts w:cs="Arial"/>
        </w:rPr>
        <w:t xml:space="preserve"> </w:t>
      </w:r>
      <w:r w:rsidR="00EE253C" w:rsidRPr="00935036">
        <w:rPr>
          <w:rFonts w:cs="Arial"/>
          <w:i/>
          <w:iCs/>
        </w:rPr>
        <w:t>(v primeru, če ponudnik v svoji ponudbi prijavlja še druge gospodarske subjekte)</w:t>
      </w:r>
      <w:r w:rsidR="00C558D5" w:rsidRPr="00935036">
        <w:rPr>
          <w:rFonts w:cs="Arial"/>
          <w:i/>
          <w:iCs/>
        </w:rPr>
        <w:t>;</w:t>
      </w:r>
    </w:p>
    <w:p w14:paraId="387BF491" w14:textId="7D056B90" w:rsidR="00C558D5" w:rsidRPr="00935036" w:rsidRDefault="00C558D5" w:rsidP="00CC37D1">
      <w:pPr>
        <w:numPr>
          <w:ilvl w:val="0"/>
          <w:numId w:val="9"/>
        </w:numPr>
        <w:spacing w:line="260" w:lineRule="exact"/>
        <w:contextualSpacing/>
        <w:rPr>
          <w:i/>
          <w:iCs/>
        </w:rPr>
      </w:pPr>
      <w:r w:rsidRPr="006D5199">
        <w:rPr>
          <w:rFonts w:cs="Arial"/>
          <w:szCs w:val="20"/>
        </w:rPr>
        <w:t>izpolnjen obrazec »Soglasje podizvajalca</w:t>
      </w:r>
      <w:r w:rsidR="001A54BA">
        <w:rPr>
          <w:rFonts w:cs="Arial"/>
          <w:szCs w:val="20"/>
        </w:rPr>
        <w:t xml:space="preserve"> za neposredna plačila</w:t>
      </w:r>
      <w:r w:rsidRPr="006D5199">
        <w:rPr>
          <w:rFonts w:cs="Arial"/>
          <w:szCs w:val="20"/>
        </w:rPr>
        <w:t xml:space="preserve">« </w:t>
      </w:r>
      <w:r w:rsidRPr="00935036">
        <w:rPr>
          <w:rFonts w:cs="Arial"/>
          <w:i/>
          <w:iCs/>
          <w:szCs w:val="20"/>
        </w:rPr>
        <w:t>(v primeru, da ponudnik nastopa s podizvajalci in ti zahtevajo neposredna plačila).</w:t>
      </w:r>
    </w:p>
    <w:p w14:paraId="3ECAF5C4" w14:textId="77777777" w:rsidR="009D56F6" w:rsidRPr="001A54BA" w:rsidRDefault="009D56F6" w:rsidP="00CC37D1">
      <w:pPr>
        <w:spacing w:line="260" w:lineRule="exact"/>
        <w:rPr>
          <w:rFonts w:cs="Arial"/>
        </w:rPr>
      </w:pPr>
    </w:p>
    <w:p w14:paraId="00C3A261" w14:textId="2D35C17F" w:rsidR="001A54BA" w:rsidRPr="00E56069" w:rsidRDefault="001A54BA" w:rsidP="00CC37D1">
      <w:pPr>
        <w:spacing w:line="260" w:lineRule="exact"/>
        <w:rPr>
          <w:rFonts w:eastAsia="Times New Roman" w:cs="Arial"/>
          <w:szCs w:val="20"/>
          <w:lang w:eastAsia="sl-SI"/>
        </w:rPr>
      </w:pPr>
      <w:r w:rsidRPr="009A0682">
        <w:rPr>
          <w:rFonts w:eastAsia="Times New Roman" w:cs="Arial"/>
          <w:szCs w:val="20"/>
          <w:lang w:eastAsia="sl-SI"/>
        </w:rPr>
        <w:t>Ponudnik lahko že v ponudbi predloži tudi druge dokumente, ki so navedene za posameznim pogojem.</w:t>
      </w:r>
    </w:p>
    <w:p w14:paraId="1908C6E9" w14:textId="77777777" w:rsidR="001A54BA" w:rsidRDefault="001A54BA" w:rsidP="00CC37D1">
      <w:pPr>
        <w:spacing w:line="260" w:lineRule="exact"/>
        <w:rPr>
          <w:rFonts w:cs="Arial"/>
          <w:szCs w:val="20"/>
        </w:rPr>
      </w:pPr>
    </w:p>
    <w:p w14:paraId="632B0A0F" w14:textId="6494708A" w:rsidR="006004F0" w:rsidRPr="00664489" w:rsidRDefault="006004F0" w:rsidP="00CC37D1">
      <w:pPr>
        <w:spacing w:line="260" w:lineRule="exact"/>
        <w:rPr>
          <w:rFonts w:cs="Arial"/>
          <w:szCs w:val="20"/>
        </w:rPr>
      </w:pPr>
      <w:r w:rsidRPr="00664489">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je ponudnik predložil v sistem e-JN. </w:t>
      </w:r>
      <w:r w:rsidRPr="00664489">
        <w:rPr>
          <w:rFonts w:cs="Arial"/>
          <w:iCs/>
          <w:szCs w:val="20"/>
        </w:rPr>
        <w:t>Naročnik si pridržuje pravico do preveritve verodostojnosti izjav oziroma potrdil pri podpisniku le-teh</w:t>
      </w:r>
      <w:r w:rsidR="00B62326">
        <w:rPr>
          <w:rFonts w:cs="Arial"/>
          <w:iCs/>
          <w:szCs w:val="20"/>
        </w:rPr>
        <w:t xml:space="preserve"> </w:t>
      </w:r>
      <w:r w:rsidR="00B62326" w:rsidRPr="00B62326">
        <w:rPr>
          <w:rFonts w:cs="Arial"/>
          <w:iCs/>
          <w:szCs w:val="20"/>
        </w:rPr>
        <w:t xml:space="preserve">ter do morebitne preveritve dejstev iz ponudbe na spletnih straneh (npr. proizvajalca ponujenih </w:t>
      </w:r>
      <w:r w:rsidR="00B62326">
        <w:rPr>
          <w:rFonts w:cs="Arial"/>
          <w:iCs/>
          <w:szCs w:val="20"/>
        </w:rPr>
        <w:t>artiklov</w:t>
      </w:r>
      <w:r w:rsidR="00B62326" w:rsidRPr="00B62326">
        <w:rPr>
          <w:rFonts w:cs="Arial"/>
          <w:iCs/>
          <w:szCs w:val="20"/>
        </w:rPr>
        <w:t>, ponudnika, itd.).</w:t>
      </w:r>
    </w:p>
    <w:p w14:paraId="052DDC1C" w14:textId="77777777" w:rsidR="006004F0" w:rsidRDefault="006004F0" w:rsidP="00CC37D1">
      <w:pPr>
        <w:spacing w:line="260" w:lineRule="exact"/>
        <w:rPr>
          <w:rFonts w:cs="Arial"/>
          <w:szCs w:val="20"/>
        </w:rPr>
      </w:pPr>
    </w:p>
    <w:p w14:paraId="4E18D182" w14:textId="77777777" w:rsidR="00012241" w:rsidRPr="00596C59" w:rsidRDefault="00012241" w:rsidP="00CC37D1">
      <w:pPr>
        <w:spacing w:line="260" w:lineRule="exact"/>
        <w:rPr>
          <w:rFonts w:cs="Arial"/>
          <w:szCs w:val="20"/>
        </w:rPr>
      </w:pPr>
      <w:r w:rsidRPr="00596C59">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4B61DEE9" w14:textId="77777777" w:rsidR="006004F0" w:rsidRPr="00664489" w:rsidRDefault="006004F0" w:rsidP="00CC37D1">
      <w:pPr>
        <w:spacing w:line="260" w:lineRule="exact"/>
        <w:rPr>
          <w:rFonts w:cs="Arial"/>
          <w:szCs w:val="20"/>
          <w:highlight w:val="yellow"/>
        </w:rPr>
      </w:pPr>
      <w:r w:rsidRPr="00664489">
        <w:rPr>
          <w:rFonts w:cs="Arial"/>
          <w:szCs w:val="20"/>
        </w:rPr>
        <w:lastRenderedPageBreak/>
        <w:t>Ponudnik, ki odda ponudbo, pod kazensko in materialno odgovornostjo jamči, da so vsi podatki in dokumenti, podani v ponudbi, resnični, in da datoteke priloženih listin ustrezajo izvirniku. V nasprotnem primeru ponudnik naročniku odgovarja za vso škodo, ki mu je nastala.</w:t>
      </w:r>
    </w:p>
    <w:p w14:paraId="2ACF03EC" w14:textId="77777777" w:rsidR="006A372B" w:rsidRDefault="006A372B" w:rsidP="00CC37D1">
      <w:pPr>
        <w:spacing w:line="260" w:lineRule="exact"/>
        <w:rPr>
          <w:rFonts w:cs="Arial"/>
          <w:iCs/>
          <w:szCs w:val="20"/>
        </w:rPr>
      </w:pPr>
    </w:p>
    <w:p w14:paraId="51635CA7" w14:textId="77777777" w:rsidR="004F30A5" w:rsidRDefault="004F30A5" w:rsidP="00CC37D1">
      <w:pPr>
        <w:pStyle w:val="Naslov2"/>
        <w:numPr>
          <w:ilvl w:val="1"/>
          <w:numId w:val="12"/>
        </w:numPr>
        <w:spacing w:line="260" w:lineRule="exact"/>
        <w:ind w:left="567" w:hanging="567"/>
      </w:pPr>
      <w:bookmarkStart w:id="73" w:name="_Toc515259689"/>
      <w:bookmarkStart w:id="74" w:name="_Toc224734212"/>
      <w:r w:rsidRPr="00B5762B">
        <w:t>S</w:t>
      </w:r>
      <w:bookmarkEnd w:id="73"/>
      <w:r w:rsidRPr="00B5762B">
        <w:t>estavljanje</w:t>
      </w:r>
      <w:r w:rsidRPr="002672D0">
        <w:t xml:space="preserve"> ponudbe</w:t>
      </w:r>
      <w:bookmarkEnd w:id="74"/>
    </w:p>
    <w:p w14:paraId="441CF9BA" w14:textId="77777777" w:rsidR="00EF098E" w:rsidRDefault="00EF098E" w:rsidP="00CC37D1">
      <w:pPr>
        <w:spacing w:line="260" w:lineRule="exact"/>
      </w:pPr>
    </w:p>
    <w:p w14:paraId="78CA649C" w14:textId="77777777" w:rsidR="00EF098E" w:rsidRPr="001A54BA" w:rsidRDefault="00EF098E" w:rsidP="00CC37D1">
      <w:pPr>
        <w:pStyle w:val="Naslov3"/>
        <w:spacing w:line="260" w:lineRule="exact"/>
        <w:ind w:left="426" w:hanging="426"/>
        <w:rPr>
          <w:i/>
          <w:iCs/>
        </w:rPr>
      </w:pPr>
      <w:bookmarkStart w:id="75" w:name="_Toc40090710"/>
      <w:bookmarkStart w:id="76" w:name="_Toc40097928"/>
      <w:bookmarkStart w:id="77" w:name="_Toc41483432"/>
      <w:bookmarkStart w:id="78" w:name="_Toc224734213"/>
      <w:bookmarkStart w:id="79" w:name="_Toc512338400"/>
      <w:bookmarkEnd w:id="75"/>
      <w:bookmarkEnd w:id="76"/>
      <w:bookmarkEnd w:id="77"/>
      <w:r w:rsidRPr="001A54BA">
        <w:rPr>
          <w:i/>
          <w:iCs/>
        </w:rPr>
        <w:t>Obrazec »Predračun - rekapitulacija« in obrazec »Predračun – popis del«</w:t>
      </w:r>
      <w:bookmarkEnd w:id="78"/>
    </w:p>
    <w:p w14:paraId="14966796" w14:textId="03A8F203" w:rsidR="00EF098E" w:rsidRDefault="00EF098E" w:rsidP="00CC37D1">
      <w:pPr>
        <w:pStyle w:val="Naslov3"/>
        <w:numPr>
          <w:ilvl w:val="0"/>
          <w:numId w:val="0"/>
        </w:numPr>
        <w:spacing w:line="260" w:lineRule="exact"/>
      </w:pPr>
    </w:p>
    <w:p w14:paraId="4141F4F7" w14:textId="3130E9D6" w:rsidR="00EF098E" w:rsidRPr="00722BE8" w:rsidRDefault="00EF098E" w:rsidP="00CC37D1">
      <w:pPr>
        <w:spacing w:line="260" w:lineRule="exact"/>
        <w:rPr>
          <w:rFonts w:cs="Arial"/>
          <w:szCs w:val="20"/>
        </w:rPr>
      </w:pPr>
      <w:r w:rsidRPr="00722BE8">
        <w:rPr>
          <w:rFonts w:cs="Arial"/>
          <w:szCs w:val="20"/>
        </w:rPr>
        <w:t>Ponudnik izpolni postavke:</w:t>
      </w:r>
    </w:p>
    <w:p w14:paraId="1A5F84F2" w14:textId="20B27F35" w:rsidR="00EF098E" w:rsidRPr="00722BE8" w:rsidRDefault="00EF098E" w:rsidP="00CC37D1">
      <w:pPr>
        <w:spacing w:line="260" w:lineRule="exact"/>
        <w:ind w:left="567" w:hanging="141"/>
        <w:rPr>
          <w:rFonts w:cs="Arial"/>
          <w:szCs w:val="20"/>
        </w:rPr>
      </w:pPr>
      <w:r w:rsidRPr="00722BE8">
        <w:rPr>
          <w:rFonts w:cs="Arial"/>
          <w:szCs w:val="20"/>
        </w:rPr>
        <w:t>•</w:t>
      </w:r>
      <w:r w:rsidRPr="00722BE8">
        <w:rPr>
          <w:rFonts w:cs="Arial"/>
          <w:szCs w:val="20"/>
        </w:rPr>
        <w:tab/>
        <w:t>v obrazcu »Predračun – rekapitulacija«, naziv ponudnika</w:t>
      </w:r>
      <w:r w:rsidR="00853766" w:rsidRPr="00722BE8">
        <w:rPr>
          <w:rFonts w:cs="Arial"/>
          <w:szCs w:val="20"/>
        </w:rPr>
        <w:t xml:space="preserve"> </w:t>
      </w:r>
      <w:r w:rsidRPr="00722BE8">
        <w:rPr>
          <w:rFonts w:cs="Arial"/>
          <w:szCs w:val="20"/>
        </w:rPr>
        <w:t xml:space="preserve">ter skupno ponudbeno </w:t>
      </w:r>
      <w:r w:rsidR="00853766" w:rsidRPr="00722BE8">
        <w:rPr>
          <w:rFonts w:cs="Arial"/>
          <w:szCs w:val="20"/>
        </w:rPr>
        <w:t>vrednost</w:t>
      </w:r>
      <w:r w:rsidRPr="00722BE8">
        <w:rPr>
          <w:rFonts w:cs="Arial"/>
          <w:szCs w:val="20"/>
        </w:rPr>
        <w:t xml:space="preserve"> v EUR</w:t>
      </w:r>
      <w:r w:rsidR="00573260" w:rsidRPr="00722BE8">
        <w:rPr>
          <w:rFonts w:cs="Arial"/>
          <w:szCs w:val="20"/>
        </w:rPr>
        <w:t xml:space="preserve"> z DDV</w:t>
      </w:r>
      <w:r w:rsidRPr="00722BE8">
        <w:rPr>
          <w:rFonts w:cs="Arial"/>
          <w:szCs w:val="20"/>
        </w:rPr>
        <w:t>;</w:t>
      </w:r>
    </w:p>
    <w:p w14:paraId="5D7BE9E4" w14:textId="4C2077A1" w:rsidR="00EF098E" w:rsidRPr="00722BE8" w:rsidRDefault="00EF098E" w:rsidP="00CC37D1">
      <w:pPr>
        <w:spacing w:line="260" w:lineRule="exact"/>
        <w:ind w:left="567" w:hanging="141"/>
        <w:rPr>
          <w:rFonts w:cs="Arial"/>
          <w:szCs w:val="20"/>
        </w:rPr>
      </w:pPr>
      <w:r w:rsidRPr="00722BE8">
        <w:rPr>
          <w:rFonts w:cs="Arial"/>
          <w:szCs w:val="20"/>
        </w:rPr>
        <w:t>•</w:t>
      </w:r>
      <w:r w:rsidRPr="00722BE8">
        <w:rPr>
          <w:rFonts w:cs="Arial"/>
          <w:szCs w:val="20"/>
        </w:rPr>
        <w:tab/>
        <w:t xml:space="preserve">v obrazcu »Predračun – popis del« vse postavke in sicer cene na enoto/mere v EUR </w:t>
      </w:r>
      <w:r w:rsidR="00935036" w:rsidRPr="00722BE8">
        <w:rPr>
          <w:rFonts w:cs="Arial"/>
          <w:b/>
          <w:bCs/>
          <w:szCs w:val="20"/>
        </w:rPr>
        <w:t>bre</w:t>
      </w:r>
      <w:r w:rsidR="00573260" w:rsidRPr="00722BE8">
        <w:rPr>
          <w:rFonts w:cs="Arial"/>
          <w:b/>
          <w:bCs/>
          <w:szCs w:val="20"/>
        </w:rPr>
        <w:t xml:space="preserve">z </w:t>
      </w:r>
      <w:r w:rsidR="00573260" w:rsidRPr="00722BE8">
        <w:rPr>
          <w:rFonts w:cs="Arial"/>
          <w:szCs w:val="20"/>
        </w:rPr>
        <w:t xml:space="preserve">DDV </w:t>
      </w:r>
      <w:r w:rsidRPr="00722BE8">
        <w:rPr>
          <w:rFonts w:cs="Arial"/>
          <w:szCs w:val="20"/>
        </w:rPr>
        <w:t>za vsako</w:t>
      </w:r>
      <w:r w:rsidR="005127B8">
        <w:rPr>
          <w:rFonts w:cs="Arial"/>
          <w:szCs w:val="20"/>
        </w:rPr>
        <w:t xml:space="preserve"> </w:t>
      </w:r>
      <w:r w:rsidRPr="00722BE8">
        <w:rPr>
          <w:rFonts w:cs="Arial"/>
          <w:szCs w:val="20"/>
        </w:rPr>
        <w:t xml:space="preserve">pozicijo </w:t>
      </w:r>
      <w:r w:rsidR="00722BE8" w:rsidRPr="00722BE8">
        <w:rPr>
          <w:rFonts w:cs="Arial"/>
          <w:szCs w:val="20"/>
        </w:rPr>
        <w:t>v</w:t>
      </w:r>
      <w:r w:rsidRPr="00722BE8">
        <w:rPr>
          <w:rFonts w:cs="Arial"/>
          <w:szCs w:val="20"/>
        </w:rPr>
        <w:t xml:space="preserve"> </w:t>
      </w:r>
      <w:r w:rsidR="00535AD2">
        <w:rPr>
          <w:rFonts w:cs="Arial"/>
          <w:szCs w:val="20"/>
        </w:rPr>
        <w:t>predračunu</w:t>
      </w:r>
      <w:r w:rsidR="00012241">
        <w:rPr>
          <w:rFonts w:cs="Arial"/>
          <w:szCs w:val="20"/>
        </w:rPr>
        <w:t xml:space="preserve"> (polja označena z rumeno barvo).</w:t>
      </w:r>
    </w:p>
    <w:p w14:paraId="6535EADA" w14:textId="77777777" w:rsidR="008B1661" w:rsidRPr="00722BE8" w:rsidRDefault="008B1661" w:rsidP="00CC37D1">
      <w:pPr>
        <w:spacing w:line="260" w:lineRule="exact"/>
        <w:rPr>
          <w:rFonts w:cs="Arial"/>
          <w:szCs w:val="20"/>
        </w:rPr>
      </w:pPr>
    </w:p>
    <w:p w14:paraId="2F04EC94" w14:textId="6AB98AE2" w:rsidR="00EF098E" w:rsidRPr="00EF098E" w:rsidRDefault="00EF098E" w:rsidP="00CC37D1">
      <w:pPr>
        <w:spacing w:line="260" w:lineRule="exact"/>
        <w:rPr>
          <w:rFonts w:cs="Arial"/>
          <w:szCs w:val="20"/>
        </w:rPr>
      </w:pPr>
      <w:r w:rsidRPr="006D2BB5">
        <w:rPr>
          <w:rFonts w:cs="Arial"/>
          <w:szCs w:val="20"/>
        </w:rPr>
        <w:t>Skupn</w:t>
      </w:r>
      <w:r w:rsidR="00484FEE">
        <w:rPr>
          <w:rFonts w:cs="Arial"/>
          <w:szCs w:val="20"/>
        </w:rPr>
        <w:t>e</w:t>
      </w:r>
      <w:r w:rsidRPr="006D2BB5">
        <w:rPr>
          <w:rFonts w:cs="Arial"/>
          <w:szCs w:val="20"/>
        </w:rPr>
        <w:t xml:space="preserve"> vrednost</w:t>
      </w:r>
      <w:r w:rsidR="00484FEE">
        <w:rPr>
          <w:rFonts w:cs="Arial"/>
          <w:szCs w:val="20"/>
        </w:rPr>
        <w:t>i</w:t>
      </w:r>
      <w:r w:rsidRPr="006D2BB5">
        <w:rPr>
          <w:rFonts w:cs="Arial"/>
          <w:szCs w:val="20"/>
        </w:rPr>
        <w:t xml:space="preserve"> za vs</w:t>
      </w:r>
      <w:r w:rsidR="00A42A7A" w:rsidRPr="006D2BB5">
        <w:rPr>
          <w:rFonts w:cs="Arial"/>
          <w:szCs w:val="20"/>
        </w:rPr>
        <w:t>e</w:t>
      </w:r>
      <w:r w:rsidRPr="006D2BB5">
        <w:rPr>
          <w:rFonts w:cs="Arial"/>
          <w:szCs w:val="20"/>
        </w:rPr>
        <w:t xml:space="preserve"> </w:t>
      </w:r>
      <w:r w:rsidR="005A094E" w:rsidRPr="006D2BB5">
        <w:rPr>
          <w:rFonts w:cs="Arial"/>
          <w:szCs w:val="20"/>
        </w:rPr>
        <w:t xml:space="preserve">postavke </w:t>
      </w:r>
      <w:r w:rsidRPr="006D2BB5">
        <w:rPr>
          <w:rFonts w:cs="Arial"/>
          <w:szCs w:val="20"/>
        </w:rPr>
        <w:t xml:space="preserve">v EUR </w:t>
      </w:r>
      <w:r w:rsidR="00935036" w:rsidRPr="006D2BB5">
        <w:rPr>
          <w:rFonts w:cs="Arial"/>
          <w:szCs w:val="20"/>
        </w:rPr>
        <w:t>bre</w:t>
      </w:r>
      <w:r w:rsidR="00573260" w:rsidRPr="006D2BB5">
        <w:rPr>
          <w:rFonts w:cs="Arial"/>
          <w:szCs w:val="20"/>
        </w:rPr>
        <w:t xml:space="preserve">z DDV </w:t>
      </w:r>
      <w:r w:rsidRPr="006D2BB5">
        <w:rPr>
          <w:rFonts w:cs="Arial"/>
          <w:szCs w:val="20"/>
        </w:rPr>
        <w:t xml:space="preserve">ter skupna vrednost za vsa dela v EUR </w:t>
      </w:r>
      <w:r w:rsidR="00935036" w:rsidRPr="006D2BB5">
        <w:rPr>
          <w:rFonts w:cs="Arial"/>
          <w:szCs w:val="20"/>
        </w:rPr>
        <w:t>bre</w:t>
      </w:r>
      <w:r w:rsidR="00573260" w:rsidRPr="006D2BB5">
        <w:rPr>
          <w:rFonts w:cs="Arial"/>
          <w:szCs w:val="20"/>
        </w:rPr>
        <w:t>z DDV</w:t>
      </w:r>
      <w:r w:rsidR="00B857E7">
        <w:rPr>
          <w:rFonts w:cs="Arial"/>
          <w:szCs w:val="20"/>
        </w:rPr>
        <w:t xml:space="preserve"> ter v EUR z DDV</w:t>
      </w:r>
      <w:r w:rsidR="00573260" w:rsidRPr="006D2BB5">
        <w:rPr>
          <w:rFonts w:cs="Arial"/>
          <w:szCs w:val="20"/>
        </w:rPr>
        <w:t xml:space="preserve"> </w:t>
      </w:r>
      <w:r w:rsidR="00722BE8" w:rsidRPr="006D2BB5">
        <w:rPr>
          <w:rFonts w:cs="Arial"/>
          <w:szCs w:val="20"/>
        </w:rPr>
        <w:t>se bodo</w:t>
      </w:r>
      <w:r w:rsidRPr="006D2BB5">
        <w:rPr>
          <w:rFonts w:cs="Arial"/>
          <w:szCs w:val="20"/>
        </w:rPr>
        <w:t xml:space="preserve"> samodejno izračunale.</w:t>
      </w:r>
      <w:r w:rsidR="00935036" w:rsidRPr="006D2BB5">
        <w:rPr>
          <w:rFonts w:cs="Arial"/>
          <w:szCs w:val="20"/>
        </w:rPr>
        <w:t xml:space="preserve"> </w:t>
      </w:r>
    </w:p>
    <w:p w14:paraId="6AF4B092" w14:textId="77777777" w:rsidR="00EF098E" w:rsidRPr="00EF098E" w:rsidRDefault="00EF098E" w:rsidP="00CC37D1">
      <w:pPr>
        <w:spacing w:line="260" w:lineRule="exact"/>
        <w:rPr>
          <w:rFonts w:cs="Arial"/>
          <w:szCs w:val="20"/>
        </w:rPr>
      </w:pPr>
    </w:p>
    <w:p w14:paraId="0E870EF7" w14:textId="77777777" w:rsidR="0052062D" w:rsidRDefault="00EF098E" w:rsidP="00CC37D1">
      <w:pPr>
        <w:spacing w:line="260" w:lineRule="exact"/>
        <w:rPr>
          <w:rFonts w:cs="Arial"/>
          <w:szCs w:val="20"/>
        </w:rPr>
      </w:pPr>
      <w:r w:rsidRPr="00EF098E">
        <w:rPr>
          <w:rFonts w:cs="Arial"/>
          <w:szCs w:val="20"/>
        </w:rPr>
        <w:t xml:space="preserve">V kolikor ponudnik cene pri posamezni poziciji ne vpiše ali vpiše znak »/« ali »–« ali smiselno enak znak, se šteje, da je nevpisana cena 0 (nič) EUR. </w:t>
      </w:r>
    </w:p>
    <w:p w14:paraId="6F4BFDCA" w14:textId="77777777" w:rsidR="0052062D" w:rsidRDefault="0052062D" w:rsidP="00CC37D1">
      <w:pPr>
        <w:spacing w:line="260" w:lineRule="exact"/>
        <w:rPr>
          <w:rFonts w:cs="Arial"/>
          <w:szCs w:val="20"/>
        </w:rPr>
      </w:pPr>
    </w:p>
    <w:p w14:paraId="5A909041" w14:textId="77777777" w:rsidR="00012241" w:rsidRDefault="00012241" w:rsidP="00CC37D1">
      <w:pPr>
        <w:spacing w:line="260" w:lineRule="exact"/>
        <w:rPr>
          <w:rFonts w:cs="Arial"/>
          <w:szCs w:val="20"/>
        </w:rPr>
      </w:pPr>
      <w:r w:rsidRPr="00EF098E">
        <w:rPr>
          <w:rFonts w:cs="Arial"/>
          <w:szCs w:val="20"/>
        </w:rPr>
        <w:t>Ponudba mora biti izdelana za vsa razpisana dela, ki so potrebna za dokončanje razpisanih del. Ponujena cena mora zajemati vse popuste in stroške (dobave blaga, špediterske, prevozne, carinske ter vse morebitne druge stroške</w:t>
      </w:r>
      <w:r>
        <w:rPr>
          <w:rFonts w:cs="Arial"/>
          <w:szCs w:val="20"/>
        </w:rPr>
        <w:t>,</w:t>
      </w:r>
      <w:r w:rsidRPr="00EF098E">
        <w:rPr>
          <w:rFonts w:cs="Arial"/>
          <w:szCs w:val="20"/>
        </w:rPr>
        <w:t xml:space="preserve">…). </w:t>
      </w:r>
      <w:r w:rsidRPr="0052062D">
        <w:rPr>
          <w:rFonts w:cs="Arial"/>
          <w:szCs w:val="20"/>
        </w:rPr>
        <w:t>Vsi stroški odvoza in deponiranja bremenijo ponudnika in so zajeti v ponudbeni ceni.</w:t>
      </w:r>
    </w:p>
    <w:p w14:paraId="7470CF67" w14:textId="26D187B9" w:rsidR="009C30F9" w:rsidRDefault="009C30F9" w:rsidP="00CC37D1">
      <w:pPr>
        <w:spacing w:line="260" w:lineRule="exact"/>
        <w:rPr>
          <w:rFonts w:cs="Arial"/>
          <w:szCs w:val="20"/>
        </w:rPr>
      </w:pPr>
    </w:p>
    <w:p w14:paraId="4F508DDC" w14:textId="42D8885E" w:rsidR="009C30F9" w:rsidRPr="00EF098E" w:rsidRDefault="009C30F9" w:rsidP="00CC37D1">
      <w:pPr>
        <w:spacing w:line="260" w:lineRule="exact"/>
        <w:rPr>
          <w:rFonts w:cs="Arial"/>
          <w:szCs w:val="20"/>
        </w:rPr>
      </w:pPr>
      <w:r w:rsidRPr="008B1661">
        <w:rPr>
          <w:rFonts w:cs="Arial"/>
          <w:szCs w:val="20"/>
        </w:rPr>
        <w:t>V Predračunu – popisu del so naveden</w:t>
      </w:r>
      <w:r>
        <w:rPr>
          <w:rFonts w:cs="Arial"/>
          <w:szCs w:val="20"/>
        </w:rPr>
        <w:t xml:space="preserve">e </w:t>
      </w:r>
      <w:r w:rsidRPr="008B1661">
        <w:rPr>
          <w:rFonts w:cs="Arial"/>
          <w:szCs w:val="20"/>
        </w:rPr>
        <w:t>znamke ter modeli naprav</w:t>
      </w:r>
      <w:r w:rsidR="006213E0">
        <w:rPr>
          <w:rFonts w:cs="Arial"/>
          <w:szCs w:val="20"/>
        </w:rPr>
        <w:t xml:space="preserve"> ter material</w:t>
      </w:r>
      <w:r w:rsidRPr="008B1661">
        <w:rPr>
          <w:rFonts w:cs="Arial"/>
          <w:szCs w:val="20"/>
        </w:rPr>
        <w:t>, ki jih je ponudnik dolžan upoštevati oz. upoštevati lastnosti enakovrednih znamk in modelov naprav</w:t>
      </w:r>
      <w:r w:rsidR="006213E0">
        <w:rPr>
          <w:rFonts w:cs="Arial"/>
          <w:szCs w:val="20"/>
        </w:rPr>
        <w:t xml:space="preserve"> ter materiala</w:t>
      </w:r>
      <w:r w:rsidRPr="008B1661">
        <w:rPr>
          <w:rFonts w:cs="Arial"/>
          <w:szCs w:val="20"/>
        </w:rPr>
        <w:t>. Ponudnik lahko za vse te primere ponudi artikel, ki je naveden kot primer ali enakovreden artikel.</w:t>
      </w:r>
    </w:p>
    <w:p w14:paraId="12338059" w14:textId="77777777" w:rsidR="00EF098E" w:rsidRPr="00EF098E" w:rsidRDefault="00EF098E" w:rsidP="00CC37D1">
      <w:pPr>
        <w:spacing w:line="260" w:lineRule="exact"/>
        <w:rPr>
          <w:rFonts w:cs="Arial"/>
          <w:szCs w:val="20"/>
        </w:rPr>
      </w:pPr>
    </w:p>
    <w:p w14:paraId="5CCF9220" w14:textId="77777777" w:rsidR="00EF098E" w:rsidRPr="00EF098E" w:rsidRDefault="00EF098E" w:rsidP="00CC37D1">
      <w:pPr>
        <w:spacing w:line="260" w:lineRule="exact"/>
        <w:rPr>
          <w:rFonts w:cs="Arial"/>
          <w:szCs w:val="20"/>
        </w:rPr>
      </w:pPr>
      <w:r w:rsidRPr="00EF098E">
        <w:rPr>
          <w:rFonts w:cs="Arial"/>
          <w:szCs w:val="20"/>
        </w:rPr>
        <w:t xml:space="preserve">Ponudnik v informacijski sistem e-JN predloži obrazca »Predračun – rekapitulacija« ter »Predračun - popis del«. </w:t>
      </w:r>
    </w:p>
    <w:p w14:paraId="551F0E33" w14:textId="77777777" w:rsidR="00F85B8B" w:rsidRDefault="00F85B8B" w:rsidP="00CC37D1">
      <w:pPr>
        <w:spacing w:line="260" w:lineRule="exact"/>
        <w:rPr>
          <w:rFonts w:cs="Arial"/>
          <w:szCs w:val="20"/>
        </w:rPr>
      </w:pPr>
    </w:p>
    <w:p w14:paraId="5549EB2A" w14:textId="77777777" w:rsidR="00E61865" w:rsidRDefault="002E0DBA" w:rsidP="00CC37D1">
      <w:pPr>
        <w:spacing w:line="260" w:lineRule="exact"/>
        <w:rPr>
          <w:bCs/>
          <w:szCs w:val="20"/>
        </w:rPr>
      </w:pPr>
      <w:r w:rsidRPr="00467438">
        <w:rPr>
          <w:bCs/>
          <w:szCs w:val="20"/>
        </w:rPr>
        <w:t xml:space="preserve">Ponudnik v sistem e-JN, v razdelek »Skupna ponudbena vrednost«, v za to namenjen prostor, vpiše skupni ponudbeni znesek brez davka v EUR in znesek davka v EUR. Znesek skupaj z davkom v EUR se izračuna samodejno. </w:t>
      </w:r>
    </w:p>
    <w:p w14:paraId="2B2D552A" w14:textId="77777777" w:rsidR="00E61865" w:rsidRDefault="00E61865" w:rsidP="00CC37D1">
      <w:pPr>
        <w:spacing w:line="260" w:lineRule="exact"/>
        <w:rPr>
          <w:bCs/>
          <w:szCs w:val="20"/>
        </w:rPr>
      </w:pPr>
    </w:p>
    <w:p w14:paraId="265463E5" w14:textId="04936B01" w:rsidR="002E0DBA" w:rsidRPr="00467438" w:rsidRDefault="002E0DBA" w:rsidP="00CC37D1">
      <w:pPr>
        <w:spacing w:line="260" w:lineRule="exact"/>
        <w:rPr>
          <w:bCs/>
          <w:szCs w:val="20"/>
        </w:rPr>
      </w:pPr>
      <w:r w:rsidRPr="00467438">
        <w:rPr>
          <w:bCs/>
          <w:szCs w:val="20"/>
        </w:rPr>
        <w:t>V del »Predračun« naloži izpolnjen obrazec »Predračun - rekapitulacija« v obliki word</w:t>
      </w:r>
      <w:r w:rsidR="000942BF">
        <w:rPr>
          <w:bCs/>
          <w:szCs w:val="20"/>
        </w:rPr>
        <w:t>, excel ali pdf</w:t>
      </w:r>
      <w:r w:rsidRPr="00467438">
        <w:rPr>
          <w:bCs/>
          <w:szCs w:val="20"/>
        </w:rPr>
        <w:t>, obrazec »Predračun – popis del« (v obliki excel) naloži v razdelek »Dokumenti«, v del »Ostale priloge«. »Skupna ponudbena vrednost«, ki bo vpisana v istoimenski razdelek in dokument, ki bo naložen kot predračun v del »Predračun«, bosta razvidna in dostopna na javnem odpiranju ponudb.</w:t>
      </w:r>
    </w:p>
    <w:p w14:paraId="0E88FE38" w14:textId="77777777" w:rsidR="002E0DBA" w:rsidRPr="00467438" w:rsidRDefault="002E0DBA" w:rsidP="00CC37D1">
      <w:pPr>
        <w:spacing w:line="260" w:lineRule="exact"/>
        <w:rPr>
          <w:bCs/>
          <w:szCs w:val="20"/>
        </w:rPr>
      </w:pPr>
    </w:p>
    <w:p w14:paraId="388D5C66" w14:textId="4AB959BA" w:rsidR="002E0DBA" w:rsidRPr="00467438" w:rsidRDefault="002E0DBA" w:rsidP="00CC37D1">
      <w:pPr>
        <w:spacing w:line="260" w:lineRule="exact"/>
        <w:rPr>
          <w:rFonts w:eastAsia="Times New Roman" w:cs="Arial"/>
          <w:szCs w:val="20"/>
          <w:lang w:eastAsia="sl-SI"/>
        </w:rPr>
      </w:pPr>
      <w:r w:rsidRPr="00467438">
        <w:rPr>
          <w:rFonts w:eastAsia="Times New Roman" w:cs="Arial"/>
          <w:szCs w:val="20"/>
          <w:lang w:eastAsia="sl-SI"/>
        </w:rPr>
        <w:t xml:space="preserve">V primeru razhajanj med podatki, navedenimi v razdelku »Skupna ponudbena vrednost«, podatki v Povzetku predračuna (rekapitulaciji) - naloženim v razdelek »Skupna ponudbena </w:t>
      </w:r>
      <w:r w:rsidR="00935036">
        <w:rPr>
          <w:rFonts w:eastAsia="Times New Roman" w:cs="Arial"/>
          <w:szCs w:val="20"/>
          <w:lang w:eastAsia="sl-SI"/>
        </w:rPr>
        <w:t>vrednost</w:t>
      </w:r>
      <w:r w:rsidRPr="00467438">
        <w:rPr>
          <w:rFonts w:eastAsia="Times New Roman" w:cs="Arial"/>
          <w:szCs w:val="20"/>
          <w:lang w:eastAsia="sl-SI"/>
        </w:rPr>
        <w:t>«, v del »Predračun« in celotnim Predračunom-popisom del, naloženim v razdelek »Dokumenti«, v del »Ostale priloge«, se štejejo za veljavne podatki v dokumentu Predračun – popis del, ki je predložen v razdelku »Dokumenti«, v del »Ostale priloge«.</w:t>
      </w:r>
    </w:p>
    <w:p w14:paraId="221E756C" w14:textId="77777777" w:rsidR="002E0DBA" w:rsidRPr="00467438" w:rsidRDefault="002E0DBA" w:rsidP="00CC37D1">
      <w:pPr>
        <w:spacing w:line="260" w:lineRule="exact"/>
        <w:rPr>
          <w:rFonts w:eastAsia="Times New Roman" w:cs="Arial"/>
          <w:szCs w:val="20"/>
          <w:lang w:eastAsia="sl-SI"/>
        </w:rPr>
      </w:pPr>
    </w:p>
    <w:p w14:paraId="70090D69" w14:textId="40471132" w:rsidR="002E0DBA" w:rsidRPr="002E0DBA" w:rsidRDefault="002E0DBA" w:rsidP="00CC37D1">
      <w:pPr>
        <w:spacing w:line="260" w:lineRule="exact"/>
        <w:rPr>
          <w:rFonts w:eastAsia="Times New Roman" w:cs="Arial"/>
          <w:szCs w:val="20"/>
          <w:lang w:eastAsia="sl-SI"/>
        </w:rPr>
      </w:pPr>
      <w:r w:rsidRPr="00467438">
        <w:rPr>
          <w:rFonts w:eastAsia="Times New Roman" w:cs="Arial"/>
          <w:szCs w:val="20"/>
          <w:lang w:eastAsia="sl-SI"/>
        </w:rPr>
        <w:t>Če bo ponudnik poleg cen, vpisanih v dele, navedene v prejšnjem odstavku, v drugi ponudbeni dokumentaciji predložil dokumente z vpisanimi ponudbenimi vrednostmi, naročnik teh vpisov ne bo upošteval in bo štel, da ponudnik ponuja vrednosti, vpisane v celotni Predračun – popis del, ki je predložen v razdelku »Dokumenti«, v del »Ostale priloge«.</w:t>
      </w:r>
    </w:p>
    <w:p w14:paraId="6566A8A0" w14:textId="77777777" w:rsidR="00361E59" w:rsidRDefault="00361E59" w:rsidP="00CC37D1">
      <w:pPr>
        <w:spacing w:line="260" w:lineRule="exact"/>
        <w:rPr>
          <w:rFonts w:cs="Arial"/>
          <w:szCs w:val="20"/>
        </w:rPr>
      </w:pPr>
    </w:p>
    <w:p w14:paraId="443007A9" w14:textId="660B952C" w:rsidR="00E61865" w:rsidRDefault="00EF098E" w:rsidP="00CC37D1">
      <w:pPr>
        <w:spacing w:line="260" w:lineRule="exact"/>
        <w:rPr>
          <w:rFonts w:cs="Arial"/>
          <w:szCs w:val="20"/>
        </w:rPr>
      </w:pPr>
      <w:r w:rsidRPr="00EF098E">
        <w:rPr>
          <w:rFonts w:cs="Arial"/>
          <w:szCs w:val="20"/>
        </w:rPr>
        <w:t xml:space="preserve">Ponudnik vsebine predračunov, kot ju je predvidel naročnik, ne sme spreminjati. </w:t>
      </w:r>
    </w:p>
    <w:p w14:paraId="5A3ACAB3" w14:textId="77777777" w:rsidR="00E61865" w:rsidRDefault="00E61865" w:rsidP="00CC37D1">
      <w:pPr>
        <w:spacing w:line="260" w:lineRule="exact"/>
        <w:rPr>
          <w:rFonts w:cs="Arial"/>
          <w:szCs w:val="20"/>
        </w:rPr>
      </w:pPr>
    </w:p>
    <w:p w14:paraId="1E812311" w14:textId="01A2B65D" w:rsidR="00EF098E" w:rsidRDefault="00EF098E" w:rsidP="00CC37D1">
      <w:pPr>
        <w:spacing w:line="260" w:lineRule="exact"/>
        <w:rPr>
          <w:rFonts w:cs="Arial"/>
          <w:szCs w:val="20"/>
        </w:rPr>
      </w:pPr>
      <w:r w:rsidRPr="00EF098E">
        <w:rPr>
          <w:rFonts w:cs="Arial"/>
          <w:szCs w:val="20"/>
        </w:rPr>
        <w:t>V primeru, da bo naročnik pri pregledu in ocenjevanju ponudb odkril očitne računske napake, bo ravnal skladno z 89. členom ZJN-3.</w:t>
      </w:r>
    </w:p>
    <w:p w14:paraId="15EB3615" w14:textId="37DC9188" w:rsidR="00EE5C6B" w:rsidRPr="00E61865" w:rsidRDefault="00EE5C6B" w:rsidP="00CC37D1">
      <w:pPr>
        <w:pStyle w:val="Naslov3"/>
        <w:spacing w:line="260" w:lineRule="exact"/>
        <w:ind w:left="426" w:hanging="426"/>
        <w:rPr>
          <w:i/>
          <w:iCs/>
        </w:rPr>
      </w:pPr>
      <w:bookmarkStart w:id="80" w:name="_Toc224734214"/>
      <w:r w:rsidRPr="00E61865">
        <w:rPr>
          <w:i/>
          <w:iCs/>
        </w:rPr>
        <w:lastRenderedPageBreak/>
        <w:t>Obrazec »Izjava za ponudnika«</w:t>
      </w:r>
      <w:bookmarkEnd w:id="79"/>
      <w:bookmarkEnd w:id="80"/>
    </w:p>
    <w:p w14:paraId="7B867D05" w14:textId="77777777" w:rsidR="00D5278E" w:rsidRPr="000B42F3" w:rsidRDefault="00D5278E" w:rsidP="00CC37D1">
      <w:pPr>
        <w:spacing w:line="260" w:lineRule="exact"/>
        <w:rPr>
          <w:bCs/>
          <w:lang w:val="x-none"/>
        </w:rPr>
      </w:pPr>
    </w:p>
    <w:p w14:paraId="78682A7A" w14:textId="77777777" w:rsidR="00012241" w:rsidRPr="00664489" w:rsidRDefault="00012241" w:rsidP="00CC37D1">
      <w:pPr>
        <w:spacing w:line="260" w:lineRule="exact"/>
        <w:contextualSpacing/>
        <w:rPr>
          <w:rFonts w:cs="Arial"/>
          <w:szCs w:val="20"/>
        </w:rPr>
      </w:pPr>
      <w:r w:rsidRPr="00664489">
        <w:rPr>
          <w:rFonts w:cs="Arial"/>
          <w:szCs w:val="20"/>
        </w:rPr>
        <w:t>Ponudnik v obrazec »Izjava za ponudnika« vpiše in izpolni zahtevane podatke na način, kot je to določeno v obrazcu.</w:t>
      </w:r>
    </w:p>
    <w:p w14:paraId="4F328427" w14:textId="77777777" w:rsidR="00012241" w:rsidRPr="00664489" w:rsidRDefault="00012241" w:rsidP="00CC37D1">
      <w:pPr>
        <w:spacing w:line="260" w:lineRule="exact"/>
        <w:contextualSpacing/>
        <w:rPr>
          <w:rFonts w:cs="Arial"/>
          <w:szCs w:val="20"/>
        </w:rPr>
      </w:pPr>
    </w:p>
    <w:p w14:paraId="6004B37E" w14:textId="77777777" w:rsidR="00012241" w:rsidRPr="00664489" w:rsidRDefault="00012241" w:rsidP="00CC37D1">
      <w:pPr>
        <w:spacing w:line="260" w:lineRule="exact"/>
        <w:contextualSpacing/>
        <w:rPr>
          <w:rFonts w:cs="Arial"/>
          <w:szCs w:val="20"/>
        </w:rPr>
      </w:pPr>
      <w:r w:rsidRPr="00664489">
        <w:rPr>
          <w:rFonts w:cs="Arial"/>
          <w:szCs w:val="20"/>
        </w:rPr>
        <w:t>Obrazec »Izjava za ponudnika« predstavlja uradno izjavo ponudnika, da zanj ne obstajajo razlogi za izključitev in da izpolnjuje pogoje za sodelovanje, hkrati pa vključuje tudi uradno izjavo o tem, da bo ponudnik na zahtevo in brez odlašanja sposoben predložiti dokazila, ki dokazujejo neobstoj razlogov za izključitev oziroma izpolnjevanje naročnikovih zahtev iz dokumentacije v zvezi z oddajo javnega naročila.</w:t>
      </w:r>
    </w:p>
    <w:p w14:paraId="2F66D51F" w14:textId="77777777" w:rsidR="00012241" w:rsidRPr="00664489" w:rsidRDefault="00012241" w:rsidP="00CC37D1">
      <w:pPr>
        <w:spacing w:line="260" w:lineRule="exact"/>
        <w:contextualSpacing/>
        <w:rPr>
          <w:rFonts w:cs="Arial"/>
          <w:szCs w:val="20"/>
        </w:rPr>
      </w:pPr>
    </w:p>
    <w:p w14:paraId="170AD2C4" w14:textId="77777777" w:rsidR="00012241" w:rsidRPr="00664489" w:rsidRDefault="00012241" w:rsidP="00CC37D1">
      <w:pPr>
        <w:spacing w:line="260" w:lineRule="exact"/>
        <w:contextualSpacing/>
        <w:rPr>
          <w:rFonts w:cs="Arial"/>
          <w:szCs w:val="20"/>
        </w:rPr>
      </w:pPr>
      <w:r w:rsidRPr="00664489">
        <w:rPr>
          <w:rFonts w:cs="Arial"/>
          <w:szCs w:val="20"/>
        </w:rPr>
        <w:t xml:space="preserve">S predložitvijo izjave za ponudnika se šteje, da je ponudnik podal tudi izjavo, da potrjuje, da ni povezan s funkcionarjem in po njegovem vedenju ni povezan z družinskim članom funkcionarja na način, določen </w:t>
      </w:r>
      <w:r w:rsidRPr="004E3475">
        <w:rPr>
          <w:rFonts w:cs="Arial"/>
          <w:szCs w:val="20"/>
        </w:rPr>
        <w:t>v prvem odstavku 35. člena Zakona o integriteti in preprečevanju korupcije</w:t>
      </w:r>
      <w:r w:rsidRPr="00664489">
        <w:rPr>
          <w:rFonts w:cs="Arial"/>
          <w:szCs w:val="20"/>
        </w:rPr>
        <w:t xml:space="preserve"> </w:t>
      </w:r>
      <w:r w:rsidRPr="00387D33">
        <w:rPr>
          <w:rFonts w:cs="Arial"/>
          <w:szCs w:val="20"/>
        </w:rPr>
        <w:t>(Uradni list RS, št. 69/11 – uradno prečiščeno besedilo, 158/20</w:t>
      </w:r>
      <w:r>
        <w:rPr>
          <w:rFonts w:cs="Arial"/>
          <w:szCs w:val="20"/>
        </w:rPr>
        <w:t xml:space="preserve">, </w:t>
      </w:r>
      <w:r w:rsidRPr="00387D33">
        <w:rPr>
          <w:rFonts w:cs="Arial"/>
          <w:szCs w:val="20"/>
        </w:rPr>
        <w:t>3/22 – ZDeb</w:t>
      </w:r>
      <w:r>
        <w:rPr>
          <w:rFonts w:cs="Arial"/>
          <w:szCs w:val="20"/>
        </w:rPr>
        <w:t xml:space="preserve"> </w:t>
      </w:r>
      <w:r w:rsidRPr="00FF6054">
        <w:rPr>
          <w:rFonts w:cs="Arial"/>
          <w:szCs w:val="20"/>
          <w:shd w:val="clear" w:color="auto" w:fill="FFFFFF"/>
        </w:rPr>
        <w:t>in </w:t>
      </w:r>
      <w:hyperlink r:id="rId14" w:tgtFrame="_blank" w:tooltip="Zakon o zaščiti prijaviteljev" w:history="1">
        <w:r w:rsidRPr="00FF6054">
          <w:rPr>
            <w:rStyle w:val="Hiperpovezava"/>
            <w:rFonts w:cs="Arial"/>
            <w:color w:val="auto"/>
            <w:szCs w:val="20"/>
            <w:u w:val="none"/>
            <w:shd w:val="clear" w:color="auto" w:fill="FFFFFF"/>
          </w:rPr>
          <w:t>16/23</w:t>
        </w:r>
      </w:hyperlink>
      <w:r w:rsidRPr="00FF6054">
        <w:rPr>
          <w:rFonts w:cs="Arial"/>
          <w:szCs w:val="20"/>
          <w:shd w:val="clear" w:color="auto" w:fill="FFFFFF"/>
        </w:rPr>
        <w:t> – ZZPri,</w:t>
      </w:r>
      <w:r w:rsidRPr="00FF6054">
        <w:rPr>
          <w:rFonts w:cs="Arial"/>
          <w:b/>
          <w:bCs/>
          <w:sz w:val="18"/>
          <w:szCs w:val="18"/>
          <w:shd w:val="clear" w:color="auto" w:fill="FFFFFF"/>
        </w:rPr>
        <w:t xml:space="preserve"> </w:t>
      </w:r>
      <w:r w:rsidRPr="00664489">
        <w:rPr>
          <w:rFonts w:cs="Arial"/>
          <w:szCs w:val="20"/>
        </w:rPr>
        <w:t>v nadaljnjem besedilu: ZIntPK).</w:t>
      </w:r>
    </w:p>
    <w:p w14:paraId="15446E24" w14:textId="77777777" w:rsidR="00012241" w:rsidRPr="00664489" w:rsidRDefault="00012241" w:rsidP="00CC37D1">
      <w:pPr>
        <w:spacing w:line="260" w:lineRule="exact"/>
        <w:contextualSpacing/>
        <w:rPr>
          <w:rFonts w:cs="Arial"/>
          <w:szCs w:val="20"/>
        </w:rPr>
      </w:pPr>
    </w:p>
    <w:p w14:paraId="7D4212BF" w14:textId="77777777" w:rsidR="00012241" w:rsidRPr="00664489" w:rsidRDefault="00012241" w:rsidP="00CC37D1">
      <w:pPr>
        <w:pStyle w:val="Odstavekseznama"/>
        <w:spacing w:line="260" w:lineRule="exact"/>
        <w:ind w:left="0"/>
        <w:rPr>
          <w:rFonts w:cs="Arial"/>
          <w:szCs w:val="20"/>
        </w:rPr>
      </w:pPr>
      <w:r w:rsidRPr="00664489">
        <w:rPr>
          <w:rFonts w:cs="Arial"/>
          <w:szCs w:val="20"/>
        </w:rPr>
        <w:t>Ponudnik, ki v sistemu e-JN oddaja ponudbo, naloži elektronsko podpisano »Izjavo za ponudnika« ali nepodpisano »Izjavo za ponudnika«, pri čemer se v slednjem primeru v skladu s Splošnimi pogoji uporabe informacijskega sistema e-JN šteje, da je oddan pravno zavezujoč dokument, ki ima enako veljavnost kot podpisan.</w:t>
      </w:r>
    </w:p>
    <w:p w14:paraId="336949D8" w14:textId="2FEC0232" w:rsidR="00A359EA" w:rsidRDefault="00A359EA" w:rsidP="00CC37D1">
      <w:pPr>
        <w:pStyle w:val="Odstavekseznama"/>
        <w:spacing w:line="260" w:lineRule="exact"/>
        <w:ind w:left="0"/>
        <w:rPr>
          <w:rFonts w:cs="Arial"/>
          <w:szCs w:val="20"/>
        </w:rPr>
      </w:pPr>
    </w:p>
    <w:p w14:paraId="36CEFC29" w14:textId="4BE26761" w:rsidR="001B448D" w:rsidRPr="00E61865" w:rsidRDefault="001B448D" w:rsidP="00CC37D1">
      <w:pPr>
        <w:pStyle w:val="Naslov3"/>
        <w:spacing w:line="260" w:lineRule="exact"/>
        <w:ind w:left="426" w:hanging="426"/>
        <w:rPr>
          <w:i/>
          <w:iCs/>
        </w:rPr>
      </w:pPr>
      <w:bookmarkStart w:id="81" w:name="_Toc224734215"/>
      <w:r w:rsidRPr="00E61865">
        <w:rPr>
          <w:i/>
          <w:iCs/>
        </w:rPr>
        <w:t>Drugi dokumenti ponudbe</w:t>
      </w:r>
      <w:bookmarkEnd w:id="81"/>
    </w:p>
    <w:p w14:paraId="3DAC76CE" w14:textId="77777777" w:rsidR="001B448D" w:rsidRPr="000B42F3" w:rsidRDefault="001B448D" w:rsidP="00CC37D1">
      <w:pPr>
        <w:spacing w:line="260" w:lineRule="exact"/>
        <w:rPr>
          <w:bCs/>
          <w:lang w:val="x-none"/>
        </w:rPr>
      </w:pPr>
    </w:p>
    <w:p w14:paraId="3161AA8D" w14:textId="77777777" w:rsidR="001B448D" w:rsidRPr="00611790" w:rsidRDefault="001B448D" w:rsidP="00CC37D1">
      <w:pPr>
        <w:spacing w:line="260" w:lineRule="exact"/>
      </w:pPr>
      <w:r>
        <w:t xml:space="preserve">Ponudnik mora druge dokumente ponudbene dokumentacije, </w:t>
      </w:r>
      <w:r>
        <w:rPr>
          <w:rFonts w:cs="Arial"/>
          <w:szCs w:val="20"/>
        </w:rPr>
        <w:t>navedene v nadaljevanju tega poglavja, na</w:t>
      </w:r>
      <w:r w:rsidRPr="001675DB">
        <w:rPr>
          <w:rFonts w:cs="Arial"/>
          <w:szCs w:val="20"/>
        </w:rPr>
        <w:t>ložiti v informacijski sistem e-</w:t>
      </w:r>
      <w:r>
        <w:rPr>
          <w:rFonts w:cs="Arial"/>
          <w:szCs w:val="20"/>
        </w:rPr>
        <w:t xml:space="preserve">JN, </w:t>
      </w:r>
      <w:r w:rsidRPr="00277B17">
        <w:rPr>
          <w:rFonts w:cs="Arial"/>
        </w:rPr>
        <w:t>v razdelek »Drugi dokumenti«</w:t>
      </w:r>
      <w:r>
        <w:rPr>
          <w:rFonts w:cs="Arial"/>
        </w:rPr>
        <w:t>.</w:t>
      </w:r>
    </w:p>
    <w:p w14:paraId="0AD8A8E9" w14:textId="77777777" w:rsidR="001B448D" w:rsidRDefault="001B448D" w:rsidP="00CC37D1">
      <w:pPr>
        <w:spacing w:line="260" w:lineRule="exact"/>
        <w:rPr>
          <w:rFonts w:cs="Arial"/>
        </w:rPr>
      </w:pPr>
    </w:p>
    <w:p w14:paraId="34D4A346" w14:textId="77777777" w:rsidR="001B448D" w:rsidRDefault="001B448D" w:rsidP="00CC37D1">
      <w:pPr>
        <w:spacing w:line="260" w:lineRule="exact"/>
        <w:rPr>
          <w:rFonts w:cs="Arial"/>
          <w:szCs w:val="20"/>
        </w:rPr>
      </w:pPr>
      <w:r>
        <w:rPr>
          <w:rFonts w:cs="Arial"/>
          <w:szCs w:val="20"/>
        </w:rPr>
        <w:t xml:space="preserve">Dokumenti, ki se naložijo v razdelek »Drugi dokumenti«, so (če se zahteva podpis) lahko podpisani fizično in skenirani kot *.pdf dokument ali drug format, ki omogoča shranjevanje skeniranega dokumenta (npr. </w:t>
      </w:r>
      <w:bookmarkStart w:id="82" w:name="_Hlk188615402"/>
      <w:r>
        <w:rPr>
          <w:rFonts w:cs="Arial"/>
          <w:szCs w:val="20"/>
        </w:rPr>
        <w:t>*</w:t>
      </w:r>
      <w:bookmarkEnd w:id="82"/>
      <w:r>
        <w:rPr>
          <w:rFonts w:cs="Arial"/>
          <w:szCs w:val="20"/>
        </w:rPr>
        <w:t>.tif, *.jpg), lahko pa so podpisani elektronsko in naloženi kot *.pdf dokument.</w:t>
      </w:r>
    </w:p>
    <w:p w14:paraId="2CBDB48B" w14:textId="77777777" w:rsidR="00905BAB" w:rsidRDefault="00905BAB" w:rsidP="00CC37D1">
      <w:pPr>
        <w:pStyle w:val="Odstavekseznama"/>
        <w:spacing w:line="260" w:lineRule="exact"/>
        <w:ind w:left="0"/>
        <w:rPr>
          <w:rFonts w:cs="Arial"/>
          <w:szCs w:val="20"/>
        </w:rPr>
      </w:pPr>
    </w:p>
    <w:p w14:paraId="792254FF" w14:textId="6B658BDB" w:rsidR="001B448D" w:rsidRPr="00F771BB" w:rsidRDefault="001B448D" w:rsidP="00CC37D1">
      <w:pPr>
        <w:pStyle w:val="Naslov4"/>
        <w:spacing w:line="260" w:lineRule="exact"/>
        <w:ind w:left="851" w:hanging="567"/>
        <w:rPr>
          <w:i/>
          <w:iCs w:val="0"/>
          <w:szCs w:val="20"/>
        </w:rPr>
      </w:pPr>
      <w:bookmarkStart w:id="83" w:name="_Toc224734216"/>
      <w:r w:rsidRPr="00F771BB">
        <w:rPr>
          <w:i/>
          <w:iCs w:val="0"/>
          <w:szCs w:val="20"/>
        </w:rPr>
        <w:t>Obrazec »Prijava«</w:t>
      </w:r>
      <w:bookmarkEnd w:id="83"/>
    </w:p>
    <w:p w14:paraId="1B8BD2A7" w14:textId="77777777" w:rsidR="00A359EA" w:rsidRPr="000B42F3" w:rsidRDefault="00A359EA" w:rsidP="00CC37D1">
      <w:pPr>
        <w:spacing w:line="260" w:lineRule="exact"/>
        <w:rPr>
          <w:bCs/>
          <w:lang w:val="x-none"/>
        </w:rPr>
      </w:pPr>
    </w:p>
    <w:p w14:paraId="352B548A" w14:textId="70D7D74E" w:rsidR="001B448D" w:rsidRDefault="001B448D" w:rsidP="00CC37D1">
      <w:pPr>
        <w:spacing w:line="260" w:lineRule="exact"/>
        <w:rPr>
          <w:rFonts w:cs="Arial"/>
          <w:szCs w:val="20"/>
        </w:rPr>
      </w:pPr>
      <w:r w:rsidRPr="003063D0">
        <w:rPr>
          <w:rFonts w:cs="Arial"/>
          <w:szCs w:val="20"/>
        </w:rPr>
        <w:t xml:space="preserve">Ponudnik v obrazec »Prijava« vpiše in izpolni zahtevane podatke na način, kot je to določeno v obrazcu, in ga naloži v obliki </w:t>
      </w:r>
      <w:r>
        <w:rPr>
          <w:rFonts w:cs="Arial"/>
          <w:szCs w:val="20"/>
        </w:rPr>
        <w:t>*</w:t>
      </w:r>
      <w:r w:rsidRPr="003063D0">
        <w:rPr>
          <w:rFonts w:cs="Arial"/>
          <w:szCs w:val="20"/>
        </w:rPr>
        <w:t>.pdf dokumenta v informacijski sistem e-JN v razdelek »Drugi dokumenti«.</w:t>
      </w:r>
    </w:p>
    <w:p w14:paraId="236BCE16" w14:textId="79CDFA7B" w:rsidR="001B448D" w:rsidRDefault="001B448D" w:rsidP="00CC37D1">
      <w:pPr>
        <w:spacing w:line="260" w:lineRule="exact"/>
        <w:rPr>
          <w:rFonts w:cs="Arial"/>
          <w:szCs w:val="20"/>
        </w:rPr>
      </w:pPr>
    </w:p>
    <w:p w14:paraId="6E0F2E60" w14:textId="0A9F45FF" w:rsidR="001B448D" w:rsidRPr="00F771BB" w:rsidRDefault="001B448D" w:rsidP="00CC37D1">
      <w:pPr>
        <w:pStyle w:val="Naslov4"/>
        <w:spacing w:line="260" w:lineRule="exact"/>
        <w:ind w:left="851" w:hanging="567"/>
        <w:rPr>
          <w:i/>
          <w:iCs w:val="0"/>
        </w:rPr>
      </w:pPr>
      <w:bookmarkStart w:id="84" w:name="_Toc224734217"/>
      <w:r w:rsidRPr="00F771BB">
        <w:rPr>
          <w:i/>
          <w:iCs w:val="0"/>
        </w:rPr>
        <w:t>Obrazec »Soglasje podizvajalca za neposredna plačila«</w:t>
      </w:r>
      <w:bookmarkEnd w:id="84"/>
    </w:p>
    <w:p w14:paraId="09870FBC" w14:textId="1D73644F" w:rsidR="000818A3" w:rsidRDefault="000818A3" w:rsidP="00CC37D1">
      <w:pPr>
        <w:pStyle w:val="Odstavekseznama"/>
        <w:spacing w:line="260" w:lineRule="exact"/>
        <w:ind w:left="0"/>
        <w:rPr>
          <w:rFonts w:cs="Arial"/>
        </w:rPr>
      </w:pPr>
    </w:p>
    <w:p w14:paraId="6EDBE956" w14:textId="6D828733" w:rsidR="000818A3" w:rsidRDefault="006C087F" w:rsidP="00CC37D1">
      <w:pPr>
        <w:spacing w:line="260" w:lineRule="exact"/>
        <w:rPr>
          <w:rFonts w:cs="Arial"/>
        </w:rPr>
      </w:pPr>
      <w:r w:rsidRPr="006C087F">
        <w:rPr>
          <w:rFonts w:cs="Arial"/>
        </w:rPr>
        <w:t>Neposredna plačila podizvajalcu so obvezna, če podizvajalec zahteva neposredno plačilo in je v</w:t>
      </w:r>
      <w:r>
        <w:rPr>
          <w:rFonts w:cs="Arial"/>
        </w:rPr>
        <w:t xml:space="preserve"> </w:t>
      </w:r>
      <w:r w:rsidRPr="006C087F">
        <w:rPr>
          <w:rFonts w:cs="Arial"/>
        </w:rPr>
        <w:t>ponudbi priložena zahteva podizvajalca za neposredno plačilo. V tem primeru se izpolni obrazec, ki</w:t>
      </w:r>
      <w:r>
        <w:rPr>
          <w:rFonts w:cs="Arial"/>
        </w:rPr>
        <w:t xml:space="preserve"> </w:t>
      </w:r>
      <w:r w:rsidRPr="006C087F">
        <w:rPr>
          <w:rFonts w:cs="Arial"/>
        </w:rPr>
        <w:t>ga podpiše odgovorna oseba podizvajalca.</w:t>
      </w:r>
    </w:p>
    <w:p w14:paraId="3181FA52" w14:textId="77777777" w:rsidR="00E223F8" w:rsidRDefault="00E223F8" w:rsidP="00CC37D1">
      <w:pPr>
        <w:spacing w:line="260" w:lineRule="exact"/>
        <w:rPr>
          <w:rFonts w:cs="Arial"/>
        </w:rPr>
      </w:pPr>
    </w:p>
    <w:p w14:paraId="01059752" w14:textId="2DB4B5A1" w:rsidR="006C087F" w:rsidRPr="00F771BB" w:rsidRDefault="001B448D" w:rsidP="00CC37D1">
      <w:pPr>
        <w:pStyle w:val="Naslov4"/>
        <w:spacing w:line="260" w:lineRule="exact"/>
        <w:ind w:left="851" w:hanging="567"/>
        <w:rPr>
          <w:i/>
          <w:iCs w:val="0"/>
        </w:rPr>
      </w:pPr>
      <w:bookmarkStart w:id="85" w:name="_Toc224734218"/>
      <w:r w:rsidRPr="00F771BB">
        <w:rPr>
          <w:i/>
          <w:iCs w:val="0"/>
        </w:rPr>
        <w:t>Obrazec »Izjava za druge gospodarske subjekte v ponudbi«</w:t>
      </w:r>
      <w:bookmarkEnd w:id="85"/>
    </w:p>
    <w:p w14:paraId="4E8AE47A" w14:textId="77777777" w:rsidR="006C087F" w:rsidRPr="000B42F3" w:rsidRDefault="006C087F" w:rsidP="00CC37D1">
      <w:pPr>
        <w:spacing w:line="260" w:lineRule="exact"/>
        <w:rPr>
          <w:bCs/>
          <w:lang w:val="x-none"/>
        </w:rPr>
      </w:pPr>
    </w:p>
    <w:p w14:paraId="4D26F29F" w14:textId="77777777" w:rsidR="006004F0" w:rsidRPr="00664489" w:rsidRDefault="006004F0" w:rsidP="00CC37D1">
      <w:pPr>
        <w:autoSpaceDE w:val="0"/>
        <w:autoSpaceDN w:val="0"/>
        <w:adjustRightInd w:val="0"/>
        <w:spacing w:line="260" w:lineRule="exact"/>
        <w:rPr>
          <w:rFonts w:cs="Arial"/>
          <w:szCs w:val="20"/>
          <w:lang w:eastAsia="sl-SI"/>
        </w:rPr>
      </w:pPr>
      <w:r w:rsidRPr="00664489">
        <w:rPr>
          <w:rFonts w:cs="Arial"/>
          <w:szCs w:val="20"/>
          <w:lang w:eastAsia="sl-SI"/>
        </w:rPr>
        <w:t>Če ponudnik v svoji ponudbi prijavlja še druge gospodarske subjekte, mora za druge sodelujoče, ki nastopajo v ponudbi, vpisati zahtevane podatke in v razdelek »Izjava – drugi sodelujoči« naložiti izpolnjeno izjavo za vsak prijavljen gospodarski subjekt (fizično ali pravno osebo) posebej.</w:t>
      </w:r>
    </w:p>
    <w:p w14:paraId="6A36AA68" w14:textId="77777777" w:rsidR="006004F0" w:rsidRPr="00664489" w:rsidRDefault="006004F0" w:rsidP="00CC37D1">
      <w:pPr>
        <w:autoSpaceDE w:val="0"/>
        <w:autoSpaceDN w:val="0"/>
        <w:adjustRightInd w:val="0"/>
        <w:spacing w:line="260" w:lineRule="exact"/>
        <w:rPr>
          <w:rFonts w:cs="Arial"/>
          <w:szCs w:val="20"/>
          <w:lang w:eastAsia="sl-SI"/>
        </w:rPr>
      </w:pPr>
    </w:p>
    <w:p w14:paraId="4E344028" w14:textId="411E2D08" w:rsidR="006004F0" w:rsidRDefault="006004F0" w:rsidP="00CC37D1">
      <w:pPr>
        <w:spacing w:line="260" w:lineRule="exact"/>
        <w:rPr>
          <w:rFonts w:cs="Arial"/>
          <w:szCs w:val="20"/>
        </w:rPr>
      </w:pPr>
      <w:r w:rsidRPr="00664489">
        <w:rPr>
          <w:rFonts w:cs="Arial"/>
          <w:szCs w:val="20"/>
        </w:rPr>
        <w:t>S predložitvijo izjave za druge gospodarske subjekte se šteje, da je ponudnik podal tudi izjavo, da potrjuje, da ni povezan s funkcionarjem in po njegovem vedenju ni povezan z družinskim članom funkcionarja na način, določen v prvem odstavku 35. člena ZIntPK</w:t>
      </w:r>
      <w:r w:rsidR="0006430E">
        <w:rPr>
          <w:rFonts w:cs="Arial"/>
          <w:szCs w:val="20"/>
        </w:rPr>
        <w:t>.</w:t>
      </w:r>
    </w:p>
    <w:p w14:paraId="5BB7D240" w14:textId="77777777" w:rsidR="005D6027" w:rsidRDefault="005D6027" w:rsidP="00CC37D1">
      <w:pPr>
        <w:spacing w:line="260" w:lineRule="exact"/>
        <w:rPr>
          <w:rFonts w:cs="Arial"/>
          <w:szCs w:val="20"/>
        </w:rPr>
      </w:pPr>
    </w:p>
    <w:p w14:paraId="02459EB1" w14:textId="77777777" w:rsidR="00C87198" w:rsidRDefault="00C87198" w:rsidP="00CC37D1">
      <w:pPr>
        <w:spacing w:line="260" w:lineRule="exact"/>
        <w:rPr>
          <w:rFonts w:cs="Arial"/>
          <w:szCs w:val="20"/>
        </w:rPr>
      </w:pPr>
    </w:p>
    <w:p w14:paraId="77BD7097" w14:textId="77777777" w:rsidR="00C87198" w:rsidRPr="005D6027" w:rsidRDefault="00C87198" w:rsidP="00CC37D1">
      <w:pPr>
        <w:spacing w:line="260" w:lineRule="exact"/>
        <w:rPr>
          <w:rFonts w:cs="Arial"/>
          <w:szCs w:val="20"/>
        </w:rPr>
      </w:pPr>
    </w:p>
    <w:p w14:paraId="71E80FE7" w14:textId="60F449FD" w:rsidR="005D6027" w:rsidRPr="00C87198" w:rsidRDefault="005D6027" w:rsidP="00CC37D1">
      <w:pPr>
        <w:pStyle w:val="Naslov4"/>
        <w:spacing w:line="260" w:lineRule="exact"/>
        <w:ind w:left="851" w:hanging="567"/>
        <w:rPr>
          <w:rFonts w:cs="Arial"/>
          <w:i/>
          <w:iCs w:val="0"/>
          <w:szCs w:val="20"/>
        </w:rPr>
      </w:pPr>
      <w:bookmarkStart w:id="86" w:name="_Toc224734219"/>
      <w:r w:rsidRPr="00C87198">
        <w:rPr>
          <w:rFonts w:cs="Arial"/>
          <w:i/>
          <w:iCs w:val="0"/>
          <w:szCs w:val="20"/>
        </w:rPr>
        <w:lastRenderedPageBreak/>
        <w:t>Dokazila v zvezi z izpolnjevanjem meril iz točke 10 (Merilo) teh navodil</w:t>
      </w:r>
      <w:bookmarkEnd w:id="86"/>
    </w:p>
    <w:p w14:paraId="6EB6FA0A" w14:textId="77777777" w:rsidR="005D6027" w:rsidRPr="00C87198" w:rsidRDefault="005D6027" w:rsidP="00CC37D1">
      <w:pPr>
        <w:spacing w:line="260" w:lineRule="exact"/>
        <w:jc w:val="left"/>
        <w:rPr>
          <w:rFonts w:eastAsia="Aptos" w:cs="Arial"/>
          <w:i/>
          <w:iCs/>
          <w:szCs w:val="20"/>
          <w14:ligatures w14:val="standardContextual"/>
        </w:rPr>
      </w:pPr>
    </w:p>
    <w:p w14:paraId="3E310D3B" w14:textId="18E10595" w:rsidR="00B62326" w:rsidRPr="005D6027" w:rsidRDefault="005D6027" w:rsidP="00CC37D1">
      <w:pPr>
        <w:spacing w:line="260" w:lineRule="exact"/>
        <w:rPr>
          <w:rFonts w:eastAsia="Aptos" w:cs="Arial"/>
          <w:szCs w:val="20"/>
          <w14:ligatures w14:val="standardContextual"/>
        </w:rPr>
      </w:pPr>
      <w:r w:rsidRPr="00C87198">
        <w:rPr>
          <w:rFonts w:eastAsia="Aptos" w:cs="Arial"/>
          <w:szCs w:val="20"/>
          <w14:ligatures w14:val="standardContextual"/>
        </w:rPr>
        <w:t>Ponudnik naloži izpolnjen etični kodeks zaposlovanja pri ponudniku, skladno z določili točke 10 teh navodil in ga naloži v obliki .pdf dokumenta, v informacijski sistem e-JN, v razdelek »Drugi dokumenti«.</w:t>
      </w:r>
    </w:p>
    <w:p w14:paraId="1F6A3AB7" w14:textId="708EEE84" w:rsidR="00F2213D" w:rsidRDefault="00F2213D" w:rsidP="00CC37D1">
      <w:pPr>
        <w:pStyle w:val="Odstavekseznama"/>
        <w:spacing w:line="260" w:lineRule="exact"/>
        <w:ind w:left="0"/>
        <w:rPr>
          <w:rFonts w:cs="Arial"/>
        </w:rPr>
      </w:pPr>
    </w:p>
    <w:p w14:paraId="21E00B7F" w14:textId="4ADC3255" w:rsidR="00F831B2" w:rsidRDefault="00640CAA" w:rsidP="00CC37D1">
      <w:pPr>
        <w:pStyle w:val="Naslov2"/>
        <w:numPr>
          <w:ilvl w:val="1"/>
          <w:numId w:val="12"/>
        </w:numPr>
        <w:spacing w:line="260" w:lineRule="exact"/>
        <w:ind w:left="567" w:hanging="567"/>
      </w:pPr>
      <w:bookmarkStart w:id="87" w:name="_Toc224734220"/>
      <w:r w:rsidRPr="00640CAA">
        <w:t>Druga določila za pripravo ponudbe</w:t>
      </w:r>
      <w:bookmarkEnd w:id="87"/>
    </w:p>
    <w:p w14:paraId="6D425E73" w14:textId="77777777" w:rsidR="00BE6931" w:rsidRPr="00BE6931" w:rsidRDefault="00BE6931" w:rsidP="00CC37D1">
      <w:pPr>
        <w:spacing w:line="260" w:lineRule="exact"/>
      </w:pPr>
      <w:bookmarkStart w:id="88" w:name="_Toc40090714"/>
      <w:bookmarkStart w:id="89" w:name="_Toc40097932"/>
      <w:bookmarkStart w:id="90" w:name="_Toc41483436"/>
      <w:bookmarkEnd w:id="88"/>
      <w:bookmarkEnd w:id="89"/>
      <w:bookmarkEnd w:id="90"/>
    </w:p>
    <w:p w14:paraId="262E5505" w14:textId="1DE50DC2" w:rsidR="002C427C" w:rsidRPr="00A65455" w:rsidRDefault="002C427C" w:rsidP="00CC37D1">
      <w:pPr>
        <w:pStyle w:val="Naslov3"/>
        <w:spacing w:line="260" w:lineRule="exact"/>
        <w:ind w:left="426" w:hanging="426"/>
        <w:rPr>
          <w:i/>
          <w:iCs/>
        </w:rPr>
      </w:pPr>
      <w:bookmarkStart w:id="91" w:name="_Toc40090719"/>
      <w:bookmarkStart w:id="92" w:name="_Toc40097937"/>
      <w:bookmarkStart w:id="93" w:name="_Toc41483441"/>
      <w:bookmarkStart w:id="94" w:name="_Toc336851754"/>
      <w:bookmarkStart w:id="95" w:name="_Toc336851802"/>
      <w:bookmarkStart w:id="96" w:name="_Toc224734221"/>
      <w:bookmarkEnd w:id="91"/>
      <w:bookmarkEnd w:id="92"/>
      <w:bookmarkEnd w:id="93"/>
      <w:r w:rsidRPr="00A65455">
        <w:rPr>
          <w:i/>
          <w:iCs/>
        </w:rPr>
        <w:t>Skupna ponudba</w:t>
      </w:r>
      <w:bookmarkEnd w:id="94"/>
      <w:bookmarkEnd w:id="95"/>
      <w:bookmarkEnd w:id="96"/>
    </w:p>
    <w:p w14:paraId="5A806261" w14:textId="77777777" w:rsidR="00F1203F" w:rsidRDefault="00F1203F" w:rsidP="00CC37D1">
      <w:pPr>
        <w:spacing w:line="260" w:lineRule="exact"/>
      </w:pPr>
    </w:p>
    <w:p w14:paraId="50C38CCA" w14:textId="77777777" w:rsidR="00443664" w:rsidRPr="00664489" w:rsidRDefault="00443664" w:rsidP="00CC37D1">
      <w:pPr>
        <w:spacing w:line="260" w:lineRule="exact"/>
        <w:rPr>
          <w:rFonts w:cs="Arial"/>
          <w:szCs w:val="20"/>
        </w:rPr>
      </w:pPr>
      <w:r w:rsidRPr="00664489">
        <w:rPr>
          <w:rFonts w:eastAsia="Times New Roman" w:cs="Arial"/>
          <w:iCs/>
          <w:szCs w:val="20"/>
        </w:rPr>
        <w:t>V primeru, da skupina ponudnikov predloži skupno ponudbo, mora vsak ponudnik izpolnjevati vse</w:t>
      </w:r>
      <w:r w:rsidRPr="00664489">
        <w:rPr>
          <w:rFonts w:cs="Arial"/>
          <w:szCs w:val="20"/>
        </w:rPr>
        <w:t xml:space="preserve"> pogoje iz točke 9.1.1 navodil. Vsi ponudniki v skupni ponudbi morajo posamično podati dokumente, ki se nanašajo na dokazovanje navedenih pogojev (obrazec »Izjava za ponudnika«).</w:t>
      </w:r>
    </w:p>
    <w:p w14:paraId="78FD0E40" w14:textId="77777777" w:rsidR="00443664" w:rsidRPr="00664489" w:rsidRDefault="00443664" w:rsidP="00CC37D1">
      <w:pPr>
        <w:spacing w:line="260" w:lineRule="exact"/>
        <w:rPr>
          <w:rFonts w:cs="Arial"/>
          <w:szCs w:val="20"/>
        </w:rPr>
      </w:pPr>
    </w:p>
    <w:p w14:paraId="1F18AA88" w14:textId="77777777" w:rsidR="00443664" w:rsidRDefault="00443664" w:rsidP="00CC37D1">
      <w:pPr>
        <w:spacing w:line="260" w:lineRule="exact"/>
        <w:rPr>
          <w:rFonts w:cs="Arial"/>
          <w:szCs w:val="20"/>
        </w:rPr>
      </w:pPr>
      <w:r w:rsidRPr="00677AFA">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1F2706F6" w14:textId="77777777" w:rsidR="00443664" w:rsidRPr="00664489" w:rsidRDefault="00443664" w:rsidP="00CC37D1">
      <w:pPr>
        <w:spacing w:line="260" w:lineRule="exact"/>
        <w:rPr>
          <w:rFonts w:cs="Arial"/>
          <w:szCs w:val="20"/>
        </w:rPr>
      </w:pPr>
    </w:p>
    <w:p w14:paraId="3742C703" w14:textId="77777777" w:rsidR="00443664" w:rsidRPr="00664489" w:rsidRDefault="00443664" w:rsidP="00CC37D1">
      <w:pPr>
        <w:spacing w:line="260" w:lineRule="exact"/>
        <w:rPr>
          <w:rFonts w:cs="Arial"/>
          <w:szCs w:val="20"/>
        </w:rPr>
      </w:pPr>
      <w:r w:rsidRPr="00664489">
        <w:rPr>
          <w:rFonts w:cs="Arial"/>
          <w:szCs w:val="20"/>
        </w:rPr>
        <w:t xml:space="preserve">Ostale pogoje lahko ponudniki v skupni ponudbi izpolnijo kumulativno. </w:t>
      </w:r>
    </w:p>
    <w:p w14:paraId="17D9880C" w14:textId="77777777" w:rsidR="00443664" w:rsidRPr="00664489" w:rsidRDefault="00443664" w:rsidP="00CC37D1">
      <w:pPr>
        <w:spacing w:line="260" w:lineRule="exact"/>
        <w:rPr>
          <w:rFonts w:cs="Arial"/>
          <w:szCs w:val="20"/>
        </w:rPr>
      </w:pPr>
    </w:p>
    <w:p w14:paraId="0F44F28E" w14:textId="77777777" w:rsidR="00443664" w:rsidRPr="00664489" w:rsidRDefault="00443664" w:rsidP="00CC37D1">
      <w:pPr>
        <w:spacing w:line="260" w:lineRule="exact"/>
        <w:rPr>
          <w:rFonts w:cs="Arial"/>
          <w:szCs w:val="20"/>
        </w:rPr>
      </w:pPr>
      <w:r w:rsidRPr="00664489">
        <w:rPr>
          <w:rFonts w:cs="Arial"/>
          <w:szCs w:val="20"/>
        </w:rPr>
        <w:t xml:space="preserve">Obrazec »Prijava« podajo skupaj vsi ponudniki, ki nastopajo v skupni ponudbi (en obrazec) in navedejo vse, ki bodo sodelovali v tej skupni ponudbi. </w:t>
      </w:r>
    </w:p>
    <w:p w14:paraId="6319DBEB" w14:textId="77777777" w:rsidR="00443664" w:rsidRPr="00664489" w:rsidRDefault="00443664" w:rsidP="00CC37D1">
      <w:pPr>
        <w:spacing w:line="260" w:lineRule="exact"/>
        <w:rPr>
          <w:rFonts w:cs="Arial"/>
          <w:szCs w:val="20"/>
        </w:rPr>
      </w:pPr>
      <w:bookmarkStart w:id="97" w:name="_Hlk519676199"/>
    </w:p>
    <w:p w14:paraId="7216B842" w14:textId="77777777" w:rsidR="00443664" w:rsidRPr="00664489" w:rsidRDefault="00443664" w:rsidP="00CC37D1">
      <w:pPr>
        <w:spacing w:line="260" w:lineRule="exact"/>
        <w:rPr>
          <w:rFonts w:cs="Arial"/>
          <w:szCs w:val="20"/>
        </w:rPr>
      </w:pPr>
      <w:r w:rsidRPr="00664489">
        <w:rPr>
          <w:rFonts w:cs="Arial"/>
          <w:szCs w:val="20"/>
        </w:rPr>
        <w:t xml:space="preserve">Finančno zavarovanje lahko predloži samo eden izmed ponudnikov, ki nastopa v skupni ponudbi, lahko ga predloži več ponudnikov, v vsakem primeru morajo biti izpolnjene vse zahteve (višina, veljavnost,…), določene v tej </w:t>
      </w:r>
      <w:r w:rsidRPr="00B52F2A">
        <w:rPr>
          <w:rFonts w:cs="Arial"/>
          <w:szCs w:val="20"/>
        </w:rPr>
        <w:t>dokumentaciji v zvezi z oddajo javnega naročila</w:t>
      </w:r>
      <w:r>
        <w:rPr>
          <w:rFonts w:cs="Arial"/>
          <w:szCs w:val="20"/>
        </w:rPr>
        <w:t>.</w:t>
      </w:r>
    </w:p>
    <w:p w14:paraId="6CA7BFC6" w14:textId="77777777" w:rsidR="00443664" w:rsidRPr="00664489" w:rsidRDefault="00443664" w:rsidP="00CC37D1">
      <w:pPr>
        <w:spacing w:line="260" w:lineRule="exact"/>
        <w:rPr>
          <w:rFonts w:cs="Arial"/>
          <w:szCs w:val="20"/>
        </w:rPr>
      </w:pPr>
    </w:p>
    <w:bookmarkEnd w:id="97"/>
    <w:p w14:paraId="7A74FC3F" w14:textId="77777777" w:rsidR="00443664" w:rsidRPr="00664489" w:rsidRDefault="00443664" w:rsidP="00CC37D1">
      <w:pPr>
        <w:spacing w:line="260" w:lineRule="exact"/>
        <w:rPr>
          <w:rFonts w:cs="Arial"/>
          <w:szCs w:val="20"/>
        </w:rPr>
      </w:pPr>
      <w:r w:rsidRPr="00664489">
        <w:rPr>
          <w:rFonts w:cs="Arial"/>
          <w:szCs w:val="20"/>
        </w:rPr>
        <w:t>Če bo takšna skupina ponudnikov izbrana za izvedbo predmetnega naročila, bo naročnik lahko zahteval dogovor o skupni izvedbi naročila (npr. pogodbo o sodelovanju), v katerem bodo natančno določene naloge in odgovornost posameznih ponudnikov za izvedbo naročila. Ne glede na to ponudniki odgovarjajo naročniku solidarno.</w:t>
      </w:r>
    </w:p>
    <w:p w14:paraId="2C107DBA" w14:textId="77777777" w:rsidR="00027C8D" w:rsidRPr="00083599" w:rsidRDefault="00027C8D" w:rsidP="00CC37D1">
      <w:pPr>
        <w:spacing w:line="260" w:lineRule="exact"/>
        <w:rPr>
          <w:rFonts w:cs="Arial"/>
        </w:rPr>
      </w:pPr>
    </w:p>
    <w:p w14:paraId="0FB418F9" w14:textId="28B58C25" w:rsidR="00A0456C" w:rsidRPr="00E07E34" w:rsidRDefault="00A0456C" w:rsidP="00CC37D1">
      <w:pPr>
        <w:pStyle w:val="Naslov3"/>
        <w:spacing w:line="260" w:lineRule="exact"/>
        <w:ind w:left="426" w:hanging="426"/>
        <w:rPr>
          <w:i/>
          <w:iCs/>
        </w:rPr>
      </w:pPr>
      <w:bookmarkStart w:id="98" w:name="_Toc336851755"/>
      <w:bookmarkStart w:id="99" w:name="_Toc336851803"/>
      <w:bookmarkStart w:id="100" w:name="_Toc224734222"/>
      <w:bookmarkStart w:id="101" w:name="_Hlk29460681"/>
      <w:r w:rsidRPr="00E07E34">
        <w:rPr>
          <w:i/>
          <w:iCs/>
        </w:rPr>
        <w:t>Ponudba s podizvajalci</w:t>
      </w:r>
      <w:bookmarkEnd w:id="98"/>
      <w:bookmarkEnd w:id="99"/>
      <w:bookmarkEnd w:id="100"/>
    </w:p>
    <w:p w14:paraId="0B2EB81D" w14:textId="77777777" w:rsidR="008E4247" w:rsidRPr="00083599" w:rsidRDefault="008E4247" w:rsidP="00CC37D1">
      <w:pPr>
        <w:spacing w:line="260" w:lineRule="exact"/>
      </w:pPr>
    </w:p>
    <w:bookmarkEnd w:id="101"/>
    <w:p w14:paraId="52BE6A0B" w14:textId="16F46D82" w:rsidR="00443664" w:rsidRPr="00664489" w:rsidRDefault="00443664" w:rsidP="00CC37D1">
      <w:pPr>
        <w:spacing w:line="260" w:lineRule="exact"/>
        <w:rPr>
          <w:rFonts w:cs="Arial"/>
          <w:szCs w:val="20"/>
        </w:rPr>
      </w:pPr>
      <w:r w:rsidRPr="00664489">
        <w:rPr>
          <w:rFonts w:cs="Arial"/>
          <w:szCs w:val="20"/>
        </w:rPr>
        <w:t xml:space="preserve">Če bo ponudnik pri izvedbi naročila sodeloval s podizvajalci, mora v obrazcu »Prijava« navesti vse podizvajalce ter vsak del javnega naročila, ki ga namerava oddati </w:t>
      </w:r>
      <w:r w:rsidRPr="00664489">
        <w:rPr>
          <w:rFonts w:eastAsia="Times New Roman" w:cs="Arial"/>
          <w:szCs w:val="20"/>
        </w:rPr>
        <w:t>v podizvajanje</w:t>
      </w:r>
      <w:r>
        <w:rPr>
          <w:rFonts w:eastAsia="Times New Roman" w:cs="Arial"/>
          <w:szCs w:val="20"/>
        </w:rPr>
        <w:t xml:space="preserve"> (z navedbo področj</w:t>
      </w:r>
      <w:r w:rsidR="00F40A06">
        <w:rPr>
          <w:rFonts w:eastAsia="Times New Roman" w:cs="Arial"/>
          <w:szCs w:val="20"/>
        </w:rPr>
        <w:t>a</w:t>
      </w:r>
      <w:r>
        <w:rPr>
          <w:rFonts w:eastAsia="Times New Roman" w:cs="Arial"/>
          <w:szCs w:val="20"/>
        </w:rPr>
        <w:t xml:space="preserve"> podizvajanja</w:t>
      </w:r>
      <w:r w:rsidR="00986444">
        <w:rPr>
          <w:rFonts w:eastAsia="Times New Roman" w:cs="Arial"/>
          <w:szCs w:val="20"/>
        </w:rPr>
        <w:t>)</w:t>
      </w:r>
      <w:r>
        <w:rPr>
          <w:rFonts w:eastAsia="Times New Roman" w:cs="Arial"/>
          <w:szCs w:val="20"/>
        </w:rPr>
        <w:t>.</w:t>
      </w:r>
      <w:r w:rsidR="00F40A06">
        <w:rPr>
          <w:rFonts w:eastAsia="Times New Roman" w:cs="Arial"/>
          <w:szCs w:val="20"/>
        </w:rPr>
        <w:t xml:space="preserve"> </w:t>
      </w:r>
      <w:r w:rsidRPr="00664489">
        <w:rPr>
          <w:rFonts w:cs="Arial"/>
          <w:szCs w:val="20"/>
        </w:rPr>
        <w:t>V informacijskem sistemu e-JN mora označiti, da gre za ponudbo s podizvajalci in navesti vse sodelujoče gospodarske subjekte.</w:t>
      </w:r>
    </w:p>
    <w:p w14:paraId="6DF6FE3C" w14:textId="77777777" w:rsidR="00443664" w:rsidRPr="00664489" w:rsidRDefault="00443664" w:rsidP="00CC37D1">
      <w:pPr>
        <w:spacing w:line="260" w:lineRule="exact"/>
        <w:rPr>
          <w:rFonts w:cs="Arial"/>
          <w:szCs w:val="20"/>
        </w:rPr>
      </w:pPr>
    </w:p>
    <w:p w14:paraId="3784469F" w14:textId="34BA38B6" w:rsidR="00443664" w:rsidRDefault="00443664" w:rsidP="00CC37D1">
      <w:pPr>
        <w:spacing w:line="260" w:lineRule="exact"/>
        <w:rPr>
          <w:rFonts w:cs="Arial"/>
          <w:szCs w:val="20"/>
        </w:rPr>
      </w:pPr>
      <w:r w:rsidRPr="00664489">
        <w:rPr>
          <w:rFonts w:eastAsia="Times New Roman" w:cs="Arial"/>
          <w:szCs w:val="20"/>
          <w:lang w:eastAsia="sl-SI"/>
        </w:rPr>
        <w:t xml:space="preserve">Ponudnik mora v ponudbi predložiti tudi izpolnjen obrazec »Izjava za druge gospodarske subjekte v ponudbi«. </w:t>
      </w:r>
      <w:r w:rsidRPr="00664489">
        <w:rPr>
          <w:rFonts w:cs="Arial"/>
          <w:szCs w:val="20"/>
        </w:rPr>
        <w:t>V kolikor bodo pri podizvajalcu obstajali razlogi za izključitev iz točke 9.1.1 teh navodil, bo naročnik podizvajalca zavrnil.</w:t>
      </w:r>
    </w:p>
    <w:p w14:paraId="50DF1C20" w14:textId="77777777" w:rsidR="005667B6" w:rsidRPr="00E13EAB" w:rsidRDefault="005667B6" w:rsidP="00CC37D1">
      <w:pPr>
        <w:spacing w:line="260" w:lineRule="exact"/>
        <w:rPr>
          <w:rFonts w:eastAsia="Times New Roman" w:cs="Arial"/>
          <w:szCs w:val="20"/>
          <w:lang w:eastAsia="sl-SI"/>
        </w:rPr>
      </w:pPr>
    </w:p>
    <w:p w14:paraId="1941E505" w14:textId="5B1E79B0" w:rsidR="00443664" w:rsidRDefault="00443664" w:rsidP="00CC37D1">
      <w:pPr>
        <w:spacing w:line="260" w:lineRule="exact"/>
        <w:rPr>
          <w:rFonts w:cs="Arial"/>
          <w:szCs w:val="20"/>
        </w:rPr>
      </w:pPr>
      <w:r w:rsidRPr="00E13EAB">
        <w:rPr>
          <w:rFonts w:cs="Arial"/>
          <w:szCs w:val="20"/>
        </w:rPr>
        <w:t>Ponudnik mora za posameznega podizvajalca priložiti enaka dokazila za izpolnjevanje pogojev, kot jih mora priložiti zase, razen pri pogojih, kjer so že predvidena dokazila, ki jih mora predložiti podizvajalec (npr. obrazec »Izjava za druge gospodarske subjekte«).</w:t>
      </w:r>
    </w:p>
    <w:p w14:paraId="3B2F29AF" w14:textId="77777777" w:rsidR="005F2449" w:rsidRPr="00664489" w:rsidRDefault="005F2449" w:rsidP="00CC37D1">
      <w:pPr>
        <w:spacing w:line="260" w:lineRule="exact"/>
        <w:rPr>
          <w:rFonts w:cs="Arial"/>
          <w:szCs w:val="20"/>
        </w:rPr>
      </w:pPr>
    </w:p>
    <w:p w14:paraId="47A07777" w14:textId="77777777" w:rsidR="00443664" w:rsidRPr="00664489" w:rsidRDefault="00443664" w:rsidP="00CC37D1">
      <w:pPr>
        <w:spacing w:line="260" w:lineRule="exact"/>
        <w:rPr>
          <w:rFonts w:cs="Arial"/>
          <w:szCs w:val="20"/>
        </w:rPr>
      </w:pPr>
      <w:r w:rsidRPr="00664489">
        <w:rPr>
          <w:rFonts w:cs="Arial"/>
          <w:szCs w:val="20"/>
        </w:rPr>
        <w:t>Če ponudnik za izpolnjevanje pogojev uporablja zmogljivosti podizvajalca, je poleg zahtev iz te točke potrebno upoštevati še naslednjo točko teh navodil.</w:t>
      </w:r>
    </w:p>
    <w:p w14:paraId="7213E605" w14:textId="77777777" w:rsidR="00443664" w:rsidRPr="00664489" w:rsidRDefault="00443664" w:rsidP="00CC37D1">
      <w:pPr>
        <w:spacing w:line="260" w:lineRule="exact"/>
        <w:rPr>
          <w:rFonts w:cs="Arial"/>
          <w:szCs w:val="20"/>
        </w:rPr>
      </w:pPr>
    </w:p>
    <w:p w14:paraId="006C4D33" w14:textId="77777777" w:rsidR="00443664" w:rsidRPr="00664489" w:rsidRDefault="00443664" w:rsidP="00CC37D1">
      <w:pPr>
        <w:spacing w:line="260" w:lineRule="exact"/>
        <w:rPr>
          <w:rFonts w:cs="Arial"/>
          <w:szCs w:val="20"/>
        </w:rPr>
      </w:pPr>
      <w:r w:rsidRPr="00664489">
        <w:rPr>
          <w:rFonts w:cs="Arial"/>
          <w:szCs w:val="20"/>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p>
    <w:p w14:paraId="55DA48E9" w14:textId="77777777" w:rsidR="00443664" w:rsidRPr="00664489" w:rsidRDefault="00443664" w:rsidP="00CC37D1">
      <w:pPr>
        <w:spacing w:line="260" w:lineRule="exact"/>
        <w:rPr>
          <w:rFonts w:cs="Arial"/>
          <w:szCs w:val="20"/>
        </w:rPr>
      </w:pPr>
    </w:p>
    <w:p w14:paraId="322BF301" w14:textId="77777777" w:rsidR="00443664" w:rsidRDefault="00443664" w:rsidP="00CC37D1">
      <w:pPr>
        <w:spacing w:line="260" w:lineRule="exact"/>
        <w:rPr>
          <w:rFonts w:cs="Arial"/>
          <w:szCs w:val="20"/>
        </w:rPr>
      </w:pPr>
      <w:r w:rsidRPr="00664489">
        <w:rPr>
          <w:rFonts w:cs="Arial"/>
          <w:szCs w:val="20"/>
        </w:rPr>
        <w:t>Izbrani ponudnik v razmerju do naročnika v celoti odgovarja za izvedbo naročila.</w:t>
      </w:r>
    </w:p>
    <w:p w14:paraId="2986745D" w14:textId="77777777" w:rsidR="000C5402" w:rsidRPr="00E07E34" w:rsidRDefault="000C5402" w:rsidP="00CC37D1">
      <w:pPr>
        <w:pStyle w:val="Naslov3"/>
        <w:spacing w:line="260" w:lineRule="exact"/>
        <w:ind w:left="426" w:hanging="426"/>
        <w:rPr>
          <w:i/>
          <w:iCs/>
        </w:rPr>
      </w:pPr>
      <w:bookmarkStart w:id="102" w:name="_Toc509909988"/>
      <w:bookmarkStart w:id="103" w:name="_Toc513794418"/>
      <w:bookmarkStart w:id="104" w:name="_Toc32221477"/>
      <w:bookmarkStart w:id="105" w:name="_Toc224734223"/>
      <w:r w:rsidRPr="00E07E34">
        <w:rPr>
          <w:i/>
          <w:iCs/>
        </w:rPr>
        <w:lastRenderedPageBreak/>
        <w:t>Uporaba zmogljivost drugih subjektov</w:t>
      </w:r>
      <w:bookmarkEnd w:id="102"/>
      <w:bookmarkEnd w:id="103"/>
      <w:bookmarkEnd w:id="104"/>
      <w:bookmarkEnd w:id="105"/>
    </w:p>
    <w:p w14:paraId="262ADECA" w14:textId="77777777" w:rsidR="000C5402" w:rsidRDefault="000C5402" w:rsidP="00CC37D1">
      <w:pPr>
        <w:spacing w:line="260" w:lineRule="exact"/>
      </w:pPr>
    </w:p>
    <w:p w14:paraId="55B1BE67" w14:textId="7071FBB2" w:rsidR="000C5402" w:rsidRDefault="000C5402" w:rsidP="00CC37D1">
      <w:pPr>
        <w:spacing w:line="260" w:lineRule="exact"/>
        <w:rPr>
          <w:rFonts w:cs="Arial"/>
          <w:szCs w:val="20"/>
          <w:lang w:eastAsia="sl-SI"/>
        </w:rPr>
      </w:pPr>
      <w:r w:rsidRPr="00B06A12">
        <w:rPr>
          <w:rFonts w:cs="Arial"/>
          <w:szCs w:val="20"/>
          <w:lang w:eastAsia="sl-SI"/>
        </w:rPr>
        <w:t>Ponudnik lahko glede tehničnih</w:t>
      </w:r>
      <w:r w:rsidR="00DD4FBE">
        <w:rPr>
          <w:rFonts w:cs="Arial"/>
          <w:szCs w:val="20"/>
          <w:lang w:eastAsia="sl-SI"/>
        </w:rPr>
        <w:t xml:space="preserve"> </w:t>
      </w:r>
      <w:r w:rsidRPr="00B06A12">
        <w:rPr>
          <w:rFonts w:cs="Arial"/>
          <w:szCs w:val="20"/>
          <w:lang w:eastAsia="sl-SI"/>
        </w:rPr>
        <w:t>pogojev 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EE25926" w14:textId="77777777" w:rsidR="000C5402" w:rsidRDefault="000C5402" w:rsidP="00CC37D1">
      <w:pPr>
        <w:spacing w:line="260" w:lineRule="exact"/>
        <w:rPr>
          <w:rFonts w:cs="Arial"/>
          <w:szCs w:val="20"/>
          <w:lang w:eastAsia="sl-SI"/>
        </w:rPr>
      </w:pPr>
    </w:p>
    <w:p w14:paraId="795F58C1" w14:textId="45FBB4E6" w:rsidR="00773298" w:rsidRPr="005D6D94" w:rsidRDefault="00A07E60" w:rsidP="00CC37D1">
      <w:pPr>
        <w:spacing w:line="260" w:lineRule="exact"/>
        <w:rPr>
          <w:rFonts w:cs="Arial"/>
          <w:szCs w:val="20"/>
        </w:rPr>
      </w:pPr>
      <w:r w:rsidRPr="00C87198">
        <w:rPr>
          <w:rFonts w:cs="Arial"/>
          <w:szCs w:val="20"/>
        </w:rPr>
        <w:t>Gospodarski subjekt, katerega zmogljivost se uporabi, lahko namesto ponudnika izpolnjuje pogoj iz točke 9.1.</w:t>
      </w:r>
      <w:r w:rsidR="00A84589" w:rsidRPr="00C87198">
        <w:rPr>
          <w:rFonts w:cs="Arial"/>
          <w:szCs w:val="20"/>
        </w:rPr>
        <w:t>2</w:t>
      </w:r>
      <w:r w:rsidRPr="00C87198">
        <w:rPr>
          <w:rFonts w:cs="Arial"/>
          <w:szCs w:val="20"/>
        </w:rPr>
        <w:t xml:space="preserve"> (Tehnična sposobnost) </w:t>
      </w:r>
      <w:r w:rsidR="00773298" w:rsidRPr="00F8504D">
        <w:rPr>
          <w:rFonts w:cs="Arial"/>
          <w:szCs w:val="20"/>
        </w:rPr>
        <w:t>teh navodil samo v primeru, če bo opravljal dela, navedenih v predračunu, v več kot 60 % (šestdesetih odstotkih).</w:t>
      </w:r>
    </w:p>
    <w:p w14:paraId="0DC3AB3D" w14:textId="77777777" w:rsidR="00A07E60" w:rsidRDefault="00A07E60" w:rsidP="00CC37D1">
      <w:pPr>
        <w:spacing w:line="260" w:lineRule="exact"/>
        <w:rPr>
          <w:rFonts w:cs="Arial"/>
          <w:szCs w:val="20"/>
        </w:rPr>
      </w:pPr>
    </w:p>
    <w:p w14:paraId="0767543D" w14:textId="77777777" w:rsidR="005667B6" w:rsidRDefault="005667B6" w:rsidP="00CC37D1">
      <w:pPr>
        <w:spacing w:line="260" w:lineRule="exact"/>
        <w:rPr>
          <w:rFonts w:cs="Arial"/>
          <w:szCs w:val="20"/>
        </w:rPr>
      </w:pPr>
      <w:r w:rsidRPr="00623C96">
        <w:rPr>
          <w:rFonts w:cs="Arial"/>
          <w:szCs w:val="20"/>
        </w:rPr>
        <w:t>Če želi ponudnik uporabiti zmogljivosti drugih subjektov, mora poleg v tej in prejšnji točki navodil že navedenih zahtev za podizvajalca (Izjava za druge gospodarske subjekte za podizvajalca, navedba dela naročila, ki ga namerava dati v podizvajanje, navede vsebino del oziroma storitev, ki jih bo podizvajalec izvajal (navede jih opisno, lahko navede postavko/e iz predračuna), itn.) v ponudbi dokazati, da bo imel na voljo sredstva, na primer s predložitvijo zagotovil teh subjektov za ta namen – pisni dogovor med ponudnikom in subjektom na katerega zmogljivosti se ponudnik sklicuje, avtorska pogodba, podjemna pogodba, ipd.</w:t>
      </w:r>
    </w:p>
    <w:p w14:paraId="3BF37F4C" w14:textId="77777777" w:rsidR="005667B6" w:rsidRPr="005D6D94" w:rsidRDefault="005667B6" w:rsidP="00CC37D1">
      <w:pPr>
        <w:spacing w:line="260" w:lineRule="exact"/>
        <w:rPr>
          <w:rFonts w:cs="Arial"/>
          <w:szCs w:val="20"/>
        </w:rPr>
      </w:pPr>
    </w:p>
    <w:p w14:paraId="29F85D3E" w14:textId="49F777FA" w:rsidR="000C5402" w:rsidRDefault="000C5402" w:rsidP="00CC37D1">
      <w:pPr>
        <w:spacing w:line="260" w:lineRule="exact"/>
        <w:rPr>
          <w:rFonts w:cs="Arial"/>
          <w:szCs w:val="20"/>
          <w:lang w:eastAsia="sl-SI"/>
        </w:rPr>
      </w:pPr>
      <w:r w:rsidRPr="00B06A12">
        <w:rPr>
          <w:rFonts w:cs="Arial"/>
          <w:szCs w:val="20"/>
          <w:lang w:eastAsia="sl-SI"/>
        </w:rPr>
        <w:t>Naročnik bo v primeru</w:t>
      </w:r>
      <w:r>
        <w:rPr>
          <w:rFonts w:cs="Arial"/>
          <w:szCs w:val="20"/>
          <w:lang w:eastAsia="sl-SI"/>
        </w:rPr>
        <w:t xml:space="preserve"> uporabe zmogljivosti drugih subjektov</w:t>
      </w:r>
      <w:r w:rsidRPr="00B06A12">
        <w:rPr>
          <w:rFonts w:cs="Arial"/>
          <w:szCs w:val="20"/>
          <w:lang w:eastAsia="sl-SI"/>
        </w:rPr>
        <w:t xml:space="preserve"> ravnal v skladu z drugim odstavkom 81. člena ZJN-3. Ponudnik mora v ponudbi za te subjekte predložiti tudi njihove izpolnjene obrazce »</w:t>
      </w:r>
      <w:r w:rsidR="00024286">
        <w:rPr>
          <w:rFonts w:cs="Arial"/>
          <w:szCs w:val="20"/>
          <w:lang w:eastAsia="sl-SI"/>
        </w:rPr>
        <w:t>I</w:t>
      </w:r>
      <w:r w:rsidRPr="00B06A12">
        <w:rPr>
          <w:rFonts w:cs="Arial"/>
          <w:szCs w:val="20"/>
          <w:lang w:eastAsia="sl-SI"/>
        </w:rPr>
        <w:t>zjav</w:t>
      </w:r>
      <w:r w:rsidR="000D4A7C">
        <w:rPr>
          <w:rFonts w:cs="Arial"/>
          <w:szCs w:val="20"/>
          <w:lang w:eastAsia="sl-SI"/>
        </w:rPr>
        <w:t>a</w:t>
      </w:r>
      <w:r w:rsidRPr="00B06A12">
        <w:rPr>
          <w:rFonts w:cs="Arial"/>
          <w:szCs w:val="20"/>
          <w:lang w:eastAsia="sl-SI"/>
        </w:rPr>
        <w:t xml:space="preserve"> za </w:t>
      </w:r>
      <w:r>
        <w:rPr>
          <w:rFonts w:cs="Arial"/>
          <w:szCs w:val="20"/>
          <w:lang w:eastAsia="sl-SI"/>
        </w:rPr>
        <w:t xml:space="preserve">druge </w:t>
      </w:r>
      <w:r w:rsidRPr="00B06A12">
        <w:rPr>
          <w:rFonts w:cs="Arial"/>
          <w:szCs w:val="20"/>
          <w:lang w:eastAsia="sl-SI"/>
        </w:rPr>
        <w:t>gospodarske subjekte</w:t>
      </w:r>
      <w:r>
        <w:rPr>
          <w:rFonts w:cs="Arial"/>
          <w:szCs w:val="20"/>
          <w:lang w:eastAsia="sl-SI"/>
        </w:rPr>
        <w:t xml:space="preserve"> v ponudbi</w:t>
      </w:r>
      <w:r w:rsidRPr="00B06A12">
        <w:rPr>
          <w:rFonts w:cs="Arial"/>
          <w:szCs w:val="20"/>
          <w:lang w:eastAsia="sl-SI"/>
        </w:rPr>
        <w:t xml:space="preserve">«. </w:t>
      </w:r>
      <w:r>
        <w:rPr>
          <w:rFonts w:cs="Arial"/>
          <w:szCs w:val="20"/>
          <w:lang w:eastAsia="sl-SI"/>
        </w:rPr>
        <w:t>N</w:t>
      </w:r>
      <w:r w:rsidRPr="00B06A12">
        <w:rPr>
          <w:rFonts w:cs="Arial"/>
          <w:szCs w:val="20"/>
          <w:lang w:eastAsia="sl-SI"/>
        </w:rPr>
        <w:t xml:space="preserve">aročnik </w:t>
      </w:r>
      <w:r>
        <w:rPr>
          <w:rFonts w:cs="Arial"/>
          <w:szCs w:val="20"/>
          <w:lang w:eastAsia="sl-SI"/>
        </w:rPr>
        <w:t xml:space="preserve">bo </w:t>
      </w:r>
      <w:r w:rsidRPr="00B06A12">
        <w:rPr>
          <w:rFonts w:cs="Arial"/>
          <w:szCs w:val="20"/>
          <w:lang w:eastAsia="sl-SI"/>
        </w:rPr>
        <w:t>zavrnil</w:t>
      </w:r>
      <w:r w:rsidRPr="00F711DD">
        <w:rPr>
          <w:rFonts w:cs="Arial"/>
          <w:szCs w:val="20"/>
          <w:lang w:eastAsia="sl-SI"/>
        </w:rPr>
        <w:t xml:space="preserve"> </w:t>
      </w:r>
      <w:r>
        <w:rPr>
          <w:rFonts w:cs="Arial"/>
          <w:szCs w:val="20"/>
          <w:lang w:eastAsia="sl-SI"/>
        </w:rPr>
        <w:t xml:space="preserve">te subjekte, če </w:t>
      </w:r>
      <w:r w:rsidRPr="00B06A12">
        <w:rPr>
          <w:rFonts w:cs="Arial"/>
          <w:szCs w:val="20"/>
          <w:lang w:eastAsia="sl-SI"/>
        </w:rPr>
        <w:t xml:space="preserve">bodo pri </w:t>
      </w:r>
      <w:r>
        <w:rPr>
          <w:rFonts w:cs="Arial"/>
          <w:szCs w:val="20"/>
          <w:lang w:eastAsia="sl-SI"/>
        </w:rPr>
        <w:t>njih</w:t>
      </w:r>
      <w:r w:rsidRPr="00B06A12">
        <w:rPr>
          <w:rFonts w:cs="Arial"/>
          <w:szCs w:val="20"/>
          <w:lang w:eastAsia="sl-SI"/>
        </w:rPr>
        <w:t xml:space="preserve"> obstajali razlogi za izključitev iz točk</w:t>
      </w:r>
      <w:r>
        <w:rPr>
          <w:rFonts w:cs="Arial"/>
          <w:szCs w:val="20"/>
          <w:lang w:eastAsia="sl-SI"/>
        </w:rPr>
        <w:t xml:space="preserve">e </w:t>
      </w:r>
      <w:r w:rsidRPr="00656660">
        <w:rPr>
          <w:rFonts w:cs="Arial"/>
          <w:szCs w:val="20"/>
          <w:lang w:eastAsia="sl-SI"/>
        </w:rPr>
        <w:t xml:space="preserve">9.1.1 </w:t>
      </w:r>
      <w:r>
        <w:rPr>
          <w:rFonts w:cs="Arial"/>
          <w:szCs w:val="20"/>
          <w:lang w:eastAsia="sl-SI"/>
        </w:rPr>
        <w:t>teh navodil.</w:t>
      </w:r>
    </w:p>
    <w:p w14:paraId="428094F5" w14:textId="77777777" w:rsidR="00443664" w:rsidRPr="00B06A12" w:rsidRDefault="00443664" w:rsidP="00CC37D1">
      <w:pPr>
        <w:spacing w:line="260" w:lineRule="exact"/>
        <w:rPr>
          <w:rFonts w:cs="Arial"/>
          <w:szCs w:val="20"/>
          <w:lang w:eastAsia="sl-SI"/>
        </w:rPr>
      </w:pPr>
    </w:p>
    <w:p w14:paraId="6A86136F" w14:textId="18287448" w:rsidR="004D392E" w:rsidRPr="00E07E34" w:rsidRDefault="003F7D4F" w:rsidP="00CC37D1">
      <w:pPr>
        <w:pStyle w:val="Naslov3"/>
        <w:spacing w:line="260" w:lineRule="exact"/>
        <w:ind w:left="426" w:hanging="426"/>
        <w:rPr>
          <w:rFonts w:cs="Arial"/>
          <w:i/>
          <w:iCs/>
        </w:rPr>
      </w:pPr>
      <w:bookmarkStart w:id="106" w:name="_Toc336851756"/>
      <w:bookmarkStart w:id="107" w:name="_Toc336851804"/>
      <w:bookmarkStart w:id="108" w:name="_Toc224734224"/>
      <w:r w:rsidRPr="00E07E34">
        <w:rPr>
          <w:rFonts w:cs="Arial"/>
          <w:i/>
          <w:iCs/>
        </w:rPr>
        <w:t>Variantne ponudbe</w:t>
      </w:r>
      <w:bookmarkEnd w:id="106"/>
      <w:bookmarkEnd w:id="107"/>
      <w:bookmarkEnd w:id="108"/>
    </w:p>
    <w:p w14:paraId="34A4730D" w14:textId="77777777" w:rsidR="008E4247" w:rsidRPr="008E4247" w:rsidRDefault="008E4247" w:rsidP="00CC37D1">
      <w:pPr>
        <w:spacing w:line="260" w:lineRule="exact"/>
      </w:pPr>
    </w:p>
    <w:p w14:paraId="23DE7884" w14:textId="69C71D62" w:rsidR="003F7D4F" w:rsidRDefault="003F7D4F" w:rsidP="00CC37D1">
      <w:pPr>
        <w:spacing w:line="260" w:lineRule="exact"/>
        <w:rPr>
          <w:rFonts w:cs="Arial"/>
        </w:rPr>
      </w:pPr>
      <w:r w:rsidRPr="008E4247">
        <w:rPr>
          <w:rFonts w:cs="Arial"/>
        </w:rPr>
        <w:t>Variantne ponudbe niso do</w:t>
      </w:r>
      <w:r w:rsidR="00C32B92">
        <w:rPr>
          <w:rFonts w:cs="Arial"/>
        </w:rPr>
        <w:t>voljene</w:t>
      </w:r>
      <w:r w:rsidRPr="008E4247">
        <w:rPr>
          <w:rFonts w:cs="Arial"/>
        </w:rPr>
        <w:t>.</w:t>
      </w:r>
    </w:p>
    <w:p w14:paraId="16BF17D7" w14:textId="77777777" w:rsidR="00EF0FBC" w:rsidRDefault="00EF0FBC" w:rsidP="00CC37D1">
      <w:pPr>
        <w:spacing w:line="260" w:lineRule="exact"/>
        <w:rPr>
          <w:rFonts w:cs="Arial"/>
        </w:rPr>
      </w:pPr>
    </w:p>
    <w:p w14:paraId="39AC6668" w14:textId="06D19A0E" w:rsidR="004D392E" w:rsidRPr="00E07E34" w:rsidRDefault="003F7D4F" w:rsidP="00CC37D1">
      <w:pPr>
        <w:pStyle w:val="Naslov3"/>
        <w:spacing w:line="260" w:lineRule="exact"/>
        <w:ind w:left="426" w:hanging="426"/>
        <w:rPr>
          <w:i/>
          <w:iCs/>
        </w:rPr>
      </w:pPr>
      <w:bookmarkStart w:id="109" w:name="_Toc336851757"/>
      <w:bookmarkStart w:id="110" w:name="_Toc336851805"/>
      <w:bookmarkStart w:id="111" w:name="_Toc224734225"/>
      <w:r w:rsidRPr="00E07E34">
        <w:rPr>
          <w:i/>
          <w:iCs/>
        </w:rPr>
        <w:t>Jezik ponudbe</w:t>
      </w:r>
      <w:bookmarkEnd w:id="109"/>
      <w:bookmarkEnd w:id="110"/>
      <w:bookmarkEnd w:id="111"/>
    </w:p>
    <w:p w14:paraId="25E18437" w14:textId="77777777" w:rsidR="008E4247" w:rsidRPr="008E4247" w:rsidRDefault="008E4247" w:rsidP="00CC37D1">
      <w:pPr>
        <w:spacing w:line="260" w:lineRule="exact"/>
      </w:pPr>
    </w:p>
    <w:p w14:paraId="5C647D0F" w14:textId="77777777" w:rsidR="005667B6" w:rsidRPr="00664489" w:rsidRDefault="005667B6" w:rsidP="00CC37D1">
      <w:pPr>
        <w:spacing w:line="260" w:lineRule="exact"/>
        <w:rPr>
          <w:rFonts w:cs="Arial"/>
          <w:szCs w:val="20"/>
        </w:rPr>
      </w:pPr>
      <w:r w:rsidRPr="00664489">
        <w:rPr>
          <w:rFonts w:cs="Arial"/>
          <w:szCs w:val="20"/>
        </w:rPr>
        <w:t>Postopek javnega naročanja poteka v slovenskem jeziku. Vsi dokumenti v zvezi s ponudbo morajo biti v slovenskem jeziku.</w:t>
      </w:r>
    </w:p>
    <w:p w14:paraId="4A73F817" w14:textId="77777777" w:rsidR="00AB1977" w:rsidRDefault="00AB1977" w:rsidP="00CC37D1">
      <w:pPr>
        <w:spacing w:line="260" w:lineRule="exact"/>
        <w:rPr>
          <w:rFonts w:cs="Arial"/>
        </w:rPr>
      </w:pPr>
    </w:p>
    <w:p w14:paraId="6E0AFD8D" w14:textId="08AB2F74" w:rsidR="009139AC" w:rsidRPr="00E07E34" w:rsidRDefault="009139AC" w:rsidP="00CC37D1">
      <w:pPr>
        <w:pStyle w:val="Naslov3"/>
        <w:spacing w:line="260" w:lineRule="exact"/>
        <w:ind w:left="426" w:hanging="426"/>
        <w:rPr>
          <w:i/>
          <w:iCs/>
        </w:rPr>
      </w:pPr>
      <w:bookmarkStart w:id="112" w:name="_Toc336851759"/>
      <w:bookmarkStart w:id="113" w:name="_Toc336851807"/>
      <w:bookmarkStart w:id="114" w:name="_Toc224734226"/>
      <w:r w:rsidRPr="00E07E34">
        <w:rPr>
          <w:i/>
          <w:iCs/>
        </w:rPr>
        <w:t>Veljavnost ponudbe</w:t>
      </w:r>
      <w:bookmarkEnd w:id="112"/>
      <w:bookmarkEnd w:id="113"/>
      <w:bookmarkEnd w:id="114"/>
    </w:p>
    <w:p w14:paraId="36AE0555" w14:textId="77777777" w:rsidR="008E4247" w:rsidRPr="008E4247" w:rsidRDefault="008E4247" w:rsidP="00CC37D1">
      <w:pPr>
        <w:spacing w:line="260" w:lineRule="exact"/>
      </w:pPr>
    </w:p>
    <w:p w14:paraId="4D0F5223" w14:textId="3C54A554" w:rsidR="009139AC" w:rsidRDefault="009139AC" w:rsidP="00CC37D1">
      <w:pPr>
        <w:spacing w:line="260" w:lineRule="exact"/>
        <w:rPr>
          <w:rFonts w:cs="Arial"/>
          <w:b/>
        </w:rPr>
      </w:pPr>
      <w:r w:rsidRPr="00653155">
        <w:rPr>
          <w:rFonts w:cs="Arial"/>
        </w:rPr>
        <w:t xml:space="preserve">Ponudba mora veljati </w:t>
      </w:r>
      <w:r w:rsidR="0097748C">
        <w:rPr>
          <w:rFonts w:cs="Arial"/>
          <w:b/>
        </w:rPr>
        <w:t xml:space="preserve">še </w:t>
      </w:r>
      <w:r w:rsidR="006D5591">
        <w:rPr>
          <w:rFonts w:cs="Arial"/>
          <w:b/>
        </w:rPr>
        <w:t>pet mesecev o</w:t>
      </w:r>
      <w:r w:rsidR="0097748C">
        <w:rPr>
          <w:rFonts w:cs="Arial"/>
          <w:b/>
        </w:rPr>
        <w:t>d objave naročila na portalu javnih naročil.</w:t>
      </w:r>
    </w:p>
    <w:p w14:paraId="56C06F03" w14:textId="77777777" w:rsidR="00C67DE9" w:rsidRPr="006D561F" w:rsidRDefault="00C67DE9" w:rsidP="00CC37D1">
      <w:pPr>
        <w:spacing w:line="260" w:lineRule="exact"/>
        <w:rPr>
          <w:rFonts w:cs="Arial"/>
          <w:b/>
        </w:rPr>
      </w:pPr>
    </w:p>
    <w:p w14:paraId="5FCEF4C3" w14:textId="2FED4091" w:rsidR="009139AC" w:rsidRDefault="00AF5B5F" w:rsidP="00CC37D1">
      <w:pPr>
        <w:spacing w:line="260" w:lineRule="exact"/>
        <w:rPr>
          <w:rFonts w:cs="Arial"/>
          <w:szCs w:val="20"/>
        </w:rPr>
      </w:pPr>
      <w:r>
        <w:rPr>
          <w:rFonts w:cs="Arial"/>
        </w:rPr>
        <w:t>N</w:t>
      </w:r>
      <w:r w:rsidRPr="008E4247">
        <w:rPr>
          <w:rFonts w:cs="Arial"/>
        </w:rPr>
        <w:t xml:space="preserve">aročnik lahko </w:t>
      </w:r>
      <w:r>
        <w:rPr>
          <w:rFonts w:cs="Arial"/>
        </w:rPr>
        <w:t>v</w:t>
      </w:r>
      <w:r w:rsidR="009139AC" w:rsidRPr="008E4247">
        <w:rPr>
          <w:rFonts w:cs="Arial"/>
        </w:rPr>
        <w:t xml:space="preserve"> izjemnih okoliščinah zahteva, da ponudniki podaljšajo veljavnosti ponudb za določeno </w:t>
      </w:r>
      <w:r w:rsidR="00045D54">
        <w:rPr>
          <w:rFonts w:cs="Arial"/>
        </w:rPr>
        <w:t xml:space="preserve">časovno </w:t>
      </w:r>
      <w:r w:rsidR="009139AC" w:rsidRPr="008E4247">
        <w:rPr>
          <w:rFonts w:cs="Arial"/>
        </w:rPr>
        <w:t xml:space="preserve">obdobje. </w:t>
      </w:r>
      <w:r w:rsidR="00827E71" w:rsidRPr="005D6D94">
        <w:rPr>
          <w:rFonts w:cs="Arial"/>
          <w:szCs w:val="20"/>
        </w:rPr>
        <w:t>Naročnik ne bo dovolil,</w:t>
      </w:r>
      <w:r w:rsidR="00024286">
        <w:rPr>
          <w:rFonts w:cs="Arial"/>
          <w:szCs w:val="20"/>
        </w:rPr>
        <w:t xml:space="preserve"> </w:t>
      </w:r>
      <w:r w:rsidR="00827E71" w:rsidRPr="005D6D94">
        <w:rPr>
          <w:rFonts w:cs="Arial"/>
          <w:szCs w:val="20"/>
        </w:rPr>
        <w:t>da ponudniki hkrati s podaljšanjem veljavnosti ponudbe le</w:t>
      </w:r>
      <w:r w:rsidR="00827E71" w:rsidRPr="005D6D94">
        <w:rPr>
          <w:rFonts w:cs="Arial"/>
          <w:szCs w:val="20"/>
        </w:rPr>
        <w:noBreakHyphen/>
        <w:t xml:space="preserve">to kakorkoli drugače spreminjajo, razen v skladu </w:t>
      </w:r>
      <w:r w:rsidR="000D4A7C">
        <w:rPr>
          <w:rFonts w:cs="Arial"/>
          <w:szCs w:val="20"/>
        </w:rPr>
        <w:t>petim</w:t>
      </w:r>
      <w:r w:rsidR="00827E71" w:rsidRPr="005D6D94">
        <w:rPr>
          <w:rFonts w:cs="Arial"/>
          <w:szCs w:val="20"/>
        </w:rPr>
        <w:t xml:space="preserve">, </w:t>
      </w:r>
      <w:r w:rsidR="000D4A7C">
        <w:rPr>
          <w:rFonts w:cs="Arial"/>
          <w:szCs w:val="20"/>
        </w:rPr>
        <w:t>šestim</w:t>
      </w:r>
      <w:r w:rsidR="00827E71" w:rsidRPr="005D6D94">
        <w:rPr>
          <w:rFonts w:cs="Arial"/>
          <w:szCs w:val="20"/>
        </w:rPr>
        <w:t xml:space="preserve"> in </w:t>
      </w:r>
      <w:r w:rsidR="000D4A7C">
        <w:rPr>
          <w:rFonts w:cs="Arial"/>
          <w:szCs w:val="20"/>
        </w:rPr>
        <w:t>sedmim</w:t>
      </w:r>
      <w:r w:rsidR="00827E71" w:rsidRPr="005D6D94">
        <w:rPr>
          <w:rFonts w:cs="Arial"/>
          <w:szCs w:val="20"/>
        </w:rPr>
        <w:t xml:space="preserve"> odstavkom 89. člena ZJN-3.</w:t>
      </w:r>
    </w:p>
    <w:p w14:paraId="3BD2CDEC" w14:textId="77777777" w:rsidR="000D4A7C" w:rsidRPr="00827E71" w:rsidRDefault="000D4A7C" w:rsidP="00CC37D1">
      <w:pPr>
        <w:spacing w:line="260" w:lineRule="exact"/>
        <w:rPr>
          <w:rFonts w:cs="Arial"/>
          <w:szCs w:val="20"/>
        </w:rPr>
      </w:pPr>
    </w:p>
    <w:p w14:paraId="474FC7CC" w14:textId="26A88E38" w:rsidR="00BB1E26" w:rsidRPr="00E07E34" w:rsidRDefault="009139AC" w:rsidP="00CC37D1">
      <w:pPr>
        <w:pStyle w:val="Naslov3"/>
        <w:spacing w:line="260" w:lineRule="exact"/>
        <w:ind w:left="426" w:hanging="426"/>
        <w:rPr>
          <w:i/>
          <w:iCs/>
        </w:rPr>
      </w:pPr>
      <w:bookmarkStart w:id="115" w:name="_Toc336851760"/>
      <w:bookmarkStart w:id="116" w:name="_Toc336851808"/>
      <w:bookmarkStart w:id="117" w:name="_Toc224734227"/>
      <w:r w:rsidRPr="00E07E34">
        <w:rPr>
          <w:i/>
          <w:iCs/>
        </w:rPr>
        <w:t>Stroški ponudbe</w:t>
      </w:r>
      <w:bookmarkEnd w:id="115"/>
      <w:bookmarkEnd w:id="116"/>
      <w:bookmarkEnd w:id="117"/>
    </w:p>
    <w:p w14:paraId="5AB0B9A5" w14:textId="77777777" w:rsidR="008E4247" w:rsidRPr="008E4247" w:rsidRDefault="008E4247" w:rsidP="00CC37D1">
      <w:pPr>
        <w:spacing w:line="260" w:lineRule="exact"/>
      </w:pPr>
    </w:p>
    <w:p w14:paraId="48CED54B" w14:textId="77777777" w:rsidR="009139AC" w:rsidRDefault="009139AC" w:rsidP="00CC37D1">
      <w:pPr>
        <w:spacing w:line="260" w:lineRule="exact"/>
        <w:rPr>
          <w:rFonts w:cs="Arial"/>
        </w:rPr>
      </w:pPr>
      <w:r w:rsidRPr="008E4247">
        <w:rPr>
          <w:rFonts w:cs="Arial"/>
        </w:rPr>
        <w:t>Vse stroške</w:t>
      </w:r>
      <w:r w:rsidR="00AF5B5F">
        <w:rPr>
          <w:rFonts w:cs="Arial"/>
        </w:rPr>
        <w:t xml:space="preserve"> v zvezi </w:t>
      </w:r>
      <w:r w:rsidRPr="008E4247">
        <w:rPr>
          <w:rFonts w:cs="Arial"/>
        </w:rPr>
        <w:t>s pr</w:t>
      </w:r>
      <w:r w:rsidR="00AF5B5F">
        <w:rPr>
          <w:rFonts w:cs="Arial"/>
        </w:rPr>
        <w:t>ipravo in predložitvijo ponudbe</w:t>
      </w:r>
      <w:r w:rsidRPr="008E4247">
        <w:rPr>
          <w:rFonts w:cs="Arial"/>
        </w:rPr>
        <w:t xml:space="preserve"> nosi ponudnik.</w:t>
      </w:r>
    </w:p>
    <w:p w14:paraId="41D97CBB" w14:textId="6321F69C" w:rsidR="007243B6" w:rsidRDefault="007243B6" w:rsidP="00CC37D1">
      <w:pPr>
        <w:spacing w:line="260" w:lineRule="exact"/>
        <w:rPr>
          <w:rFonts w:cs="Arial"/>
          <w:color w:val="FF0000"/>
        </w:rPr>
      </w:pPr>
    </w:p>
    <w:p w14:paraId="28FEA806" w14:textId="77777777" w:rsidR="00E07E34" w:rsidRDefault="00E07E34" w:rsidP="00CC37D1">
      <w:pPr>
        <w:spacing w:line="260" w:lineRule="exact"/>
        <w:rPr>
          <w:rFonts w:cs="Arial"/>
          <w:color w:val="FF0000"/>
        </w:rPr>
      </w:pPr>
    </w:p>
    <w:p w14:paraId="4F92EDA5" w14:textId="77777777" w:rsidR="003807D9" w:rsidRDefault="003807D9" w:rsidP="00CC37D1">
      <w:pPr>
        <w:pStyle w:val="Naslov1"/>
        <w:numPr>
          <w:ilvl w:val="0"/>
          <w:numId w:val="12"/>
        </w:numPr>
        <w:spacing w:before="0" w:beforeAutospacing="0" w:after="0" w:afterAutospacing="0" w:line="260" w:lineRule="exact"/>
        <w:ind w:left="357" w:hanging="357"/>
        <w:rPr>
          <w:rFonts w:cs="Arial"/>
        </w:rPr>
      </w:pPr>
      <w:bookmarkStart w:id="118" w:name="_Toc336851763"/>
      <w:bookmarkStart w:id="119" w:name="_Toc336851811"/>
      <w:bookmarkStart w:id="120" w:name="_Toc224734228"/>
      <w:bookmarkStart w:id="121" w:name="_Toc336851761"/>
      <w:bookmarkStart w:id="122" w:name="_Toc336851809"/>
      <w:r w:rsidRPr="008E4247">
        <w:rPr>
          <w:rFonts w:cs="Arial"/>
        </w:rPr>
        <w:t>obvestilo o odločitvi o oddaji naročila</w:t>
      </w:r>
      <w:bookmarkEnd w:id="118"/>
      <w:bookmarkEnd w:id="119"/>
      <w:bookmarkEnd w:id="120"/>
    </w:p>
    <w:p w14:paraId="52B3B95E" w14:textId="77777777" w:rsidR="008E4247" w:rsidRPr="008E4247" w:rsidRDefault="008E4247" w:rsidP="00CC37D1">
      <w:pPr>
        <w:spacing w:line="260" w:lineRule="exact"/>
      </w:pPr>
    </w:p>
    <w:p w14:paraId="53DB309A" w14:textId="77777777" w:rsidR="003807D9" w:rsidRDefault="003807D9" w:rsidP="00CC37D1">
      <w:pPr>
        <w:spacing w:line="260" w:lineRule="exact"/>
        <w:rPr>
          <w:rFonts w:cs="Arial"/>
        </w:rPr>
      </w:pPr>
      <w:r w:rsidRPr="008E4247">
        <w:rPr>
          <w:rFonts w:cs="Arial"/>
        </w:rPr>
        <w:t>Naročnik bo ponudnike obvestil o odločitvi o oddaji naročila na način, predpisan v ZJN-</w:t>
      </w:r>
      <w:r w:rsidR="00F7356C">
        <w:rPr>
          <w:rFonts w:cs="Arial"/>
        </w:rPr>
        <w:t>3</w:t>
      </w:r>
      <w:r w:rsidRPr="008E4247">
        <w:rPr>
          <w:rFonts w:cs="Arial"/>
        </w:rPr>
        <w:t>.</w:t>
      </w:r>
    </w:p>
    <w:p w14:paraId="2CFA0F5F" w14:textId="77777777" w:rsidR="00C87198" w:rsidRDefault="00C87198" w:rsidP="00CC37D1">
      <w:pPr>
        <w:spacing w:line="260" w:lineRule="exact"/>
        <w:rPr>
          <w:rFonts w:cs="Arial"/>
        </w:rPr>
      </w:pPr>
    </w:p>
    <w:p w14:paraId="0AD8596B" w14:textId="77777777" w:rsidR="00C87198" w:rsidRDefault="00C87198" w:rsidP="00CC37D1">
      <w:pPr>
        <w:spacing w:line="260" w:lineRule="exact"/>
        <w:rPr>
          <w:rFonts w:cs="Arial"/>
        </w:rPr>
      </w:pPr>
    </w:p>
    <w:p w14:paraId="45987D92" w14:textId="569DA0DF" w:rsidR="009139AC" w:rsidRDefault="009139AC" w:rsidP="00CC37D1">
      <w:pPr>
        <w:pStyle w:val="Naslov1"/>
        <w:numPr>
          <w:ilvl w:val="0"/>
          <w:numId w:val="12"/>
        </w:numPr>
        <w:spacing w:before="0" w:beforeAutospacing="0" w:after="0" w:afterAutospacing="0" w:line="260" w:lineRule="exact"/>
        <w:ind w:left="357" w:hanging="357"/>
        <w:rPr>
          <w:rFonts w:cs="Arial"/>
        </w:rPr>
      </w:pPr>
      <w:bookmarkStart w:id="123" w:name="_Toc224734229"/>
      <w:r w:rsidRPr="008E4247">
        <w:rPr>
          <w:rFonts w:cs="Arial"/>
        </w:rPr>
        <w:t>odstop od izvedbe javnega naročila</w:t>
      </w:r>
      <w:bookmarkEnd w:id="121"/>
      <w:bookmarkEnd w:id="122"/>
      <w:bookmarkEnd w:id="123"/>
    </w:p>
    <w:p w14:paraId="06162BF9" w14:textId="77777777" w:rsidR="008E4247" w:rsidRPr="008E4247" w:rsidRDefault="008E4247" w:rsidP="00CC37D1">
      <w:pPr>
        <w:spacing w:line="260" w:lineRule="exact"/>
      </w:pPr>
    </w:p>
    <w:p w14:paraId="424AC943" w14:textId="77777777" w:rsidR="00443664" w:rsidRPr="00664489" w:rsidRDefault="00443664" w:rsidP="00CC37D1">
      <w:pPr>
        <w:spacing w:line="260" w:lineRule="exact"/>
        <w:rPr>
          <w:rFonts w:cs="Arial"/>
          <w:szCs w:val="20"/>
        </w:rPr>
      </w:pPr>
      <w:r w:rsidRPr="00664489">
        <w:rPr>
          <w:rFonts w:cs="Arial"/>
          <w:szCs w:val="20"/>
        </w:rPr>
        <w:t xml:space="preserve">Naročnik lahko, na podlagi osmega odstavka 90. člena ZJN-3, po sprejemu odločitve o oddaji naročila do sklenitve pogodbe, odstopi od izvedbe javnega naročila, če predmeta javnega naročila ne potrebuje </w:t>
      </w:r>
      <w:r w:rsidRPr="00664489">
        <w:rPr>
          <w:rFonts w:cs="Arial"/>
          <w:szCs w:val="20"/>
        </w:rPr>
        <w:lastRenderedPageBreak/>
        <w:t xml:space="preserve">več, ali če zanj nima zagotovljenih sredstev, ali če se pri naročniku pojavi utemeljen sum, da je bila ali bi lahko bila vsebina pogodbe posledica storjenega kaznivega dejanja, ali če bi nastale druge izredne okoliščine, na katere naročnik ni mogel vplivati in jih predvideti ter zaradi katerih je postala izvedba javnega naročila z izbranim </w:t>
      </w:r>
      <w:bookmarkStart w:id="124" w:name="_Hlk513553007"/>
      <w:r w:rsidRPr="00664489">
        <w:rPr>
          <w:rFonts w:cs="Arial"/>
          <w:szCs w:val="20"/>
        </w:rPr>
        <w:t>ponudnikom</w:t>
      </w:r>
      <w:bookmarkEnd w:id="124"/>
      <w:r w:rsidRPr="00664489">
        <w:rPr>
          <w:rFonts w:cs="Arial"/>
          <w:szCs w:val="20"/>
        </w:rPr>
        <w:t xml:space="preserve"> nemogoča. V tem primeru bo naročnik </w:t>
      </w:r>
      <w:r w:rsidRPr="00664489">
        <w:rPr>
          <w:rFonts w:cs="Arial"/>
          <w:color w:val="000000"/>
          <w:szCs w:val="20"/>
          <w:lang w:eastAsia="sl-SI"/>
        </w:rPr>
        <w:t xml:space="preserve">v svoji odločitvi in o razlogih, zaradi katerih odstopa od izvedbe javnega </w:t>
      </w:r>
      <w:r w:rsidRPr="00664489">
        <w:rPr>
          <w:rFonts w:cs="Arial"/>
          <w:szCs w:val="20"/>
        </w:rPr>
        <w:t>naročila, takoj pisno obvestil ponudnike, ki so predložili ponudbo.</w:t>
      </w:r>
    </w:p>
    <w:p w14:paraId="4A17E967" w14:textId="77777777" w:rsidR="00443664" w:rsidRPr="00664489" w:rsidRDefault="00443664" w:rsidP="00CC37D1">
      <w:pPr>
        <w:spacing w:line="260" w:lineRule="exact"/>
        <w:rPr>
          <w:rFonts w:cs="Arial"/>
          <w:szCs w:val="20"/>
        </w:rPr>
      </w:pPr>
    </w:p>
    <w:p w14:paraId="1261FAFF" w14:textId="77777777" w:rsidR="00443664" w:rsidRDefault="00443664" w:rsidP="00CC37D1">
      <w:pPr>
        <w:spacing w:line="260" w:lineRule="exact"/>
        <w:rPr>
          <w:rFonts w:cs="Arial"/>
          <w:color w:val="000000"/>
          <w:szCs w:val="20"/>
        </w:rPr>
      </w:pPr>
      <w:r w:rsidRPr="00664489">
        <w:rPr>
          <w:rFonts w:cs="Arial"/>
          <w:color w:val="000000"/>
          <w:szCs w:val="20"/>
        </w:rPr>
        <w:t>Naročnik ne odgovarja za škodo, ki je ali bi iz gornjih razlogov utegnila nastati izbranemu ponudniku.</w:t>
      </w:r>
    </w:p>
    <w:p w14:paraId="612EDA1D" w14:textId="33877D5B" w:rsidR="00B14654" w:rsidRDefault="00B14654" w:rsidP="00CC37D1">
      <w:pPr>
        <w:spacing w:line="260" w:lineRule="exact"/>
        <w:rPr>
          <w:rFonts w:cs="Arial"/>
          <w:color w:val="000000"/>
          <w:szCs w:val="20"/>
        </w:rPr>
      </w:pPr>
    </w:p>
    <w:p w14:paraId="6FE0CF7E" w14:textId="77777777" w:rsidR="00717537" w:rsidRDefault="00717537" w:rsidP="00CC37D1">
      <w:pPr>
        <w:spacing w:line="260" w:lineRule="exact"/>
        <w:rPr>
          <w:rFonts w:cs="Arial"/>
          <w:color w:val="000000"/>
          <w:szCs w:val="20"/>
        </w:rPr>
      </w:pPr>
    </w:p>
    <w:p w14:paraId="5146A233" w14:textId="77777777" w:rsidR="009139AC" w:rsidRDefault="00885A64" w:rsidP="00CC37D1">
      <w:pPr>
        <w:pStyle w:val="Naslov1"/>
        <w:numPr>
          <w:ilvl w:val="0"/>
          <w:numId w:val="12"/>
        </w:numPr>
        <w:spacing w:before="0" w:beforeAutospacing="0" w:after="0" w:afterAutospacing="0" w:line="260" w:lineRule="exact"/>
        <w:ind w:left="357" w:hanging="357"/>
        <w:rPr>
          <w:rFonts w:cs="Arial"/>
        </w:rPr>
      </w:pPr>
      <w:bookmarkStart w:id="125" w:name="_Toc224734230"/>
      <w:r>
        <w:rPr>
          <w:rFonts w:cs="Arial"/>
        </w:rPr>
        <w:t>POGODBA</w:t>
      </w:r>
      <w:bookmarkEnd w:id="125"/>
    </w:p>
    <w:p w14:paraId="1DC969E7" w14:textId="77777777" w:rsidR="00D32274" w:rsidRDefault="00D32274" w:rsidP="00CC37D1">
      <w:pPr>
        <w:spacing w:line="260" w:lineRule="exact"/>
        <w:rPr>
          <w:rFonts w:cs="Arial"/>
          <w:szCs w:val="20"/>
        </w:rPr>
      </w:pPr>
    </w:p>
    <w:p w14:paraId="5189133F" w14:textId="77777777" w:rsidR="00726154" w:rsidRPr="00664489" w:rsidRDefault="00726154" w:rsidP="00CC37D1">
      <w:pPr>
        <w:spacing w:line="260" w:lineRule="exact"/>
        <w:rPr>
          <w:rFonts w:cs="Arial"/>
          <w:szCs w:val="20"/>
        </w:rPr>
      </w:pPr>
      <w:r w:rsidRPr="00664489">
        <w:rPr>
          <w:rFonts w:cs="Arial"/>
          <w:szCs w:val="20"/>
        </w:rPr>
        <w:t>Naročnik bo z izbranim ponudnikom podpisal pogodbo. Pogodba bo praviloma podpisana elektronsko.</w:t>
      </w:r>
    </w:p>
    <w:p w14:paraId="12B447AF" w14:textId="77777777" w:rsidR="00726154" w:rsidRPr="00664489" w:rsidRDefault="00726154" w:rsidP="00CC37D1">
      <w:pPr>
        <w:spacing w:line="260" w:lineRule="exact"/>
        <w:rPr>
          <w:rFonts w:cs="Arial"/>
          <w:szCs w:val="20"/>
        </w:rPr>
      </w:pPr>
    </w:p>
    <w:p w14:paraId="292EB85A" w14:textId="77777777" w:rsidR="00726154" w:rsidRPr="00664489" w:rsidRDefault="00726154" w:rsidP="00CC37D1">
      <w:pPr>
        <w:spacing w:line="260" w:lineRule="exact"/>
        <w:rPr>
          <w:rFonts w:cs="Arial"/>
          <w:szCs w:val="20"/>
        </w:rPr>
      </w:pPr>
      <w:r w:rsidRPr="00664489">
        <w:rPr>
          <w:rFonts w:cs="Arial"/>
          <w:szCs w:val="20"/>
        </w:rPr>
        <w:t>V skladu s šestim odstavkom 14. člena</w:t>
      </w:r>
      <w:r w:rsidRPr="00664489">
        <w:rPr>
          <w:rFonts w:cs="Arial"/>
          <w:szCs w:val="20"/>
          <w:lang w:eastAsia="sl-SI"/>
        </w:rPr>
        <w:t xml:space="preserve"> ZIntPK </w:t>
      </w:r>
      <w:r w:rsidRPr="00664489">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0631BE2" w14:textId="77777777" w:rsidR="00726154" w:rsidRPr="00664489" w:rsidRDefault="00726154" w:rsidP="00CC37D1">
      <w:pPr>
        <w:spacing w:line="260" w:lineRule="exact"/>
        <w:rPr>
          <w:rFonts w:cs="Arial"/>
          <w:szCs w:val="20"/>
        </w:rPr>
      </w:pPr>
    </w:p>
    <w:p w14:paraId="75314FA4" w14:textId="77777777" w:rsidR="00726154" w:rsidRPr="00664489" w:rsidRDefault="00726154" w:rsidP="00CC37D1">
      <w:pPr>
        <w:spacing w:line="260" w:lineRule="exact"/>
        <w:rPr>
          <w:rFonts w:cs="Arial"/>
          <w:szCs w:val="20"/>
        </w:rPr>
      </w:pPr>
      <w:r w:rsidRPr="00664489">
        <w:rPr>
          <w:rFonts w:cs="Arial"/>
          <w:szCs w:val="20"/>
        </w:rPr>
        <w:t>Na poziv naročnika bo moral izbrani ponudnik v postopku javnega naročanja ali pri izvajanju javnega naročila, posredovati podatke o:</w:t>
      </w:r>
    </w:p>
    <w:p w14:paraId="7FC93CAA" w14:textId="77777777" w:rsidR="00726154" w:rsidRPr="00664489" w:rsidRDefault="00726154" w:rsidP="00CC37D1">
      <w:pPr>
        <w:spacing w:line="260" w:lineRule="exact"/>
        <w:rPr>
          <w:rFonts w:cs="Arial"/>
          <w:szCs w:val="20"/>
        </w:rPr>
      </w:pPr>
    </w:p>
    <w:p w14:paraId="6629382C" w14:textId="77777777" w:rsidR="00726154" w:rsidRPr="00664489" w:rsidRDefault="00726154" w:rsidP="00CC37D1">
      <w:pPr>
        <w:numPr>
          <w:ilvl w:val="0"/>
          <w:numId w:val="10"/>
        </w:numPr>
        <w:spacing w:line="260" w:lineRule="exact"/>
        <w:rPr>
          <w:rFonts w:cs="Arial"/>
          <w:szCs w:val="20"/>
        </w:rPr>
      </w:pPr>
      <w:r w:rsidRPr="00664489">
        <w:rPr>
          <w:rFonts w:cs="Arial"/>
          <w:szCs w:val="20"/>
        </w:rPr>
        <w:t>svojih ustanoviteljih, družbenikih, delničarjih, komanditistih ali drugih lastnikih in podatke o lastniških deležih navedenih oseb;</w:t>
      </w:r>
    </w:p>
    <w:p w14:paraId="565CD7E9" w14:textId="77777777" w:rsidR="00726154" w:rsidRPr="00664489" w:rsidRDefault="00726154" w:rsidP="00CC37D1">
      <w:pPr>
        <w:numPr>
          <w:ilvl w:val="0"/>
          <w:numId w:val="10"/>
        </w:numPr>
        <w:tabs>
          <w:tab w:val="num" w:pos="709"/>
        </w:tabs>
        <w:spacing w:line="260" w:lineRule="exact"/>
        <w:rPr>
          <w:rFonts w:cs="Arial"/>
          <w:szCs w:val="20"/>
        </w:rPr>
      </w:pPr>
      <w:r w:rsidRPr="00664489">
        <w:rPr>
          <w:rFonts w:cs="Arial"/>
          <w:szCs w:val="20"/>
        </w:rPr>
        <w:t>gospodarskih subjektih, za katere se glede na določbe zakona, ki ureja gospodarske družbe, šteje, da so z njim povezane družbe.</w:t>
      </w:r>
    </w:p>
    <w:p w14:paraId="42D3DD03" w14:textId="77777777" w:rsidR="00726154" w:rsidRPr="00664489" w:rsidRDefault="00726154" w:rsidP="00CC37D1">
      <w:pPr>
        <w:spacing w:line="260" w:lineRule="exact"/>
        <w:ind w:left="720"/>
        <w:rPr>
          <w:rFonts w:cs="Arial"/>
          <w:szCs w:val="20"/>
        </w:rPr>
      </w:pPr>
    </w:p>
    <w:p w14:paraId="54D28DFC" w14:textId="32193C3B" w:rsidR="00726154" w:rsidRPr="00664489" w:rsidRDefault="00726154" w:rsidP="00CC37D1">
      <w:pPr>
        <w:spacing w:line="260" w:lineRule="exact"/>
        <w:rPr>
          <w:rFonts w:cs="Arial"/>
          <w:szCs w:val="20"/>
        </w:rPr>
      </w:pPr>
      <w:r w:rsidRPr="00664489">
        <w:rPr>
          <w:rFonts w:cs="Arial"/>
          <w:szCs w:val="20"/>
        </w:rPr>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986444">
        <w:rPr>
          <w:rFonts w:cs="Arial"/>
          <w:szCs w:val="20"/>
        </w:rPr>
        <w:t>.</w:t>
      </w:r>
    </w:p>
    <w:p w14:paraId="2C9DEAD8" w14:textId="77777777" w:rsidR="00726154" w:rsidRDefault="00726154" w:rsidP="00CC37D1">
      <w:pPr>
        <w:spacing w:line="260" w:lineRule="exact"/>
        <w:rPr>
          <w:rFonts w:cs="Arial"/>
          <w:szCs w:val="20"/>
          <w:lang w:eastAsia="sl-SI"/>
        </w:rPr>
      </w:pPr>
    </w:p>
    <w:p w14:paraId="41472255" w14:textId="77777777" w:rsidR="00726154" w:rsidRPr="00664489" w:rsidRDefault="00726154" w:rsidP="00CC37D1">
      <w:pPr>
        <w:spacing w:line="260" w:lineRule="exact"/>
        <w:rPr>
          <w:rFonts w:cs="Arial"/>
          <w:szCs w:val="20"/>
          <w:lang w:eastAsia="sl-SI"/>
        </w:rPr>
      </w:pPr>
      <w:r w:rsidRPr="00664489">
        <w:rPr>
          <w:rFonts w:cs="Arial"/>
          <w:szCs w:val="20"/>
          <w:lang w:eastAsia="sl-SI"/>
        </w:rPr>
        <w:t>Naročnik bo z izbranim gospodarskim subjektom sklenil pogodbo, razen če bodo obstajale okoliščine, ki jih določata 35. in 36. člen ZIntPK, ki naročniku prepovedujejo poslovanje z izbranim gospodarskim subjektom. Enako velja za podizvajalca če bo ta izvedel del predmeta pogodbe v vrednosti več kot 10.000,00 EUR brez DDV.</w:t>
      </w:r>
    </w:p>
    <w:p w14:paraId="2B59FABC" w14:textId="0F9D9D3D" w:rsidR="004A1BCB" w:rsidRDefault="004A1BCB" w:rsidP="00CC37D1">
      <w:pPr>
        <w:spacing w:line="260" w:lineRule="exact"/>
        <w:rPr>
          <w:rFonts w:cs="Arial"/>
          <w:szCs w:val="20"/>
          <w:lang w:eastAsia="sl-SI"/>
        </w:rPr>
      </w:pPr>
    </w:p>
    <w:p w14:paraId="5FFF8952" w14:textId="77777777" w:rsidR="00726154" w:rsidRPr="00664489" w:rsidRDefault="00726154" w:rsidP="00CC37D1">
      <w:pPr>
        <w:spacing w:line="260" w:lineRule="exact"/>
        <w:rPr>
          <w:rFonts w:eastAsia="Times New Roman" w:cs="Arial"/>
          <w:szCs w:val="20"/>
          <w:lang w:eastAsia="sl-SI"/>
        </w:rPr>
      </w:pPr>
      <w:r w:rsidRPr="00664489">
        <w:rPr>
          <w:rFonts w:eastAsia="Times New Roman" w:cs="Arial"/>
          <w:szCs w:val="20"/>
          <w:lang w:eastAsia="sl-SI"/>
        </w:rPr>
        <w:t>Z oddanim obrazcem »Izjava za ponudnika« ponudnik potrjuje, da sprejema vsebino vzorca pogodbe.</w:t>
      </w:r>
    </w:p>
    <w:p w14:paraId="6F59C1F9" w14:textId="77777777" w:rsidR="00726154" w:rsidRPr="00664489" w:rsidRDefault="00726154" w:rsidP="00CC37D1">
      <w:pPr>
        <w:spacing w:line="260" w:lineRule="exact"/>
        <w:rPr>
          <w:rFonts w:cs="Arial"/>
          <w:szCs w:val="20"/>
        </w:rPr>
      </w:pPr>
      <w:r w:rsidRPr="00664489">
        <w:rPr>
          <w:rFonts w:cs="Arial"/>
          <w:szCs w:val="20"/>
        </w:rPr>
        <w:t>Pogodba se bo pred podpisom vsebinsko prilagodila glede na to, če bo izbrani ponudnik predložil skupno ponudbo, prijavil sodelovanje podizvajalcev in podobno.</w:t>
      </w:r>
    </w:p>
    <w:p w14:paraId="617369D6" w14:textId="77777777" w:rsidR="00726154" w:rsidRPr="00664489" w:rsidRDefault="00726154" w:rsidP="00CC37D1">
      <w:pPr>
        <w:spacing w:line="260" w:lineRule="exact"/>
        <w:rPr>
          <w:rFonts w:cs="Arial"/>
          <w:szCs w:val="20"/>
        </w:rPr>
      </w:pPr>
    </w:p>
    <w:p w14:paraId="23B024AA" w14:textId="77777777" w:rsidR="00726154" w:rsidRDefault="00726154" w:rsidP="00CC37D1">
      <w:pPr>
        <w:spacing w:line="260" w:lineRule="exact"/>
        <w:rPr>
          <w:rFonts w:cs="Arial"/>
          <w:szCs w:val="20"/>
        </w:rPr>
      </w:pPr>
      <w:r w:rsidRPr="00664489">
        <w:rPr>
          <w:rFonts w:cs="Arial"/>
          <w:szCs w:val="20"/>
        </w:rPr>
        <w:t>Izbrani ponudnik mora podpisati pogodbo praviloma elektronsko in jo vrniti naročniku v roku petih delovnih dn</w:t>
      </w:r>
      <w:r>
        <w:rPr>
          <w:rFonts w:cs="Arial"/>
          <w:szCs w:val="20"/>
        </w:rPr>
        <w:t>i</w:t>
      </w:r>
      <w:r w:rsidRPr="00664489">
        <w:rPr>
          <w:rFonts w:cs="Arial"/>
          <w:szCs w:val="20"/>
        </w:rPr>
        <w:t xml:space="preserve"> od prejema s strani naročnika podpisane pogodbe.</w:t>
      </w:r>
    </w:p>
    <w:p w14:paraId="49B3AD9A" w14:textId="10C37BA2" w:rsidR="00242249" w:rsidRDefault="00242249" w:rsidP="00CC37D1">
      <w:pPr>
        <w:spacing w:line="260" w:lineRule="exact"/>
        <w:rPr>
          <w:rFonts w:cs="Arial"/>
          <w:szCs w:val="20"/>
        </w:rPr>
      </w:pPr>
    </w:p>
    <w:p w14:paraId="366A9FF6" w14:textId="77777777" w:rsidR="00717537" w:rsidRDefault="00717537" w:rsidP="00CC37D1">
      <w:pPr>
        <w:spacing w:line="260" w:lineRule="exact"/>
        <w:rPr>
          <w:rFonts w:cs="Arial"/>
          <w:szCs w:val="20"/>
        </w:rPr>
      </w:pPr>
    </w:p>
    <w:p w14:paraId="54AA48B8" w14:textId="41E4811D" w:rsidR="007564E9" w:rsidRDefault="007564E9" w:rsidP="00CC37D1">
      <w:pPr>
        <w:pStyle w:val="Naslov1"/>
        <w:numPr>
          <w:ilvl w:val="0"/>
          <w:numId w:val="12"/>
        </w:numPr>
        <w:spacing w:before="0" w:beforeAutospacing="0" w:after="0" w:afterAutospacing="0" w:line="260" w:lineRule="exact"/>
        <w:ind w:left="357" w:hanging="357"/>
        <w:rPr>
          <w:rFonts w:cs="Arial"/>
        </w:rPr>
      </w:pPr>
      <w:bookmarkStart w:id="126" w:name="_Toc224734231"/>
      <w:r>
        <w:rPr>
          <w:rFonts w:cs="Arial"/>
        </w:rPr>
        <w:t>FINANČNA ZAVAROVANJA</w:t>
      </w:r>
      <w:bookmarkEnd w:id="126"/>
    </w:p>
    <w:p w14:paraId="23B498F5" w14:textId="77777777" w:rsidR="007564E9" w:rsidRPr="008E4247" w:rsidRDefault="007564E9" w:rsidP="00CC37D1">
      <w:pPr>
        <w:spacing w:line="260" w:lineRule="exact"/>
      </w:pPr>
    </w:p>
    <w:p w14:paraId="6CA1B6D7" w14:textId="77777777" w:rsidR="00726154" w:rsidRPr="00664489" w:rsidRDefault="00726154" w:rsidP="00CC37D1">
      <w:pPr>
        <w:spacing w:line="260" w:lineRule="exact"/>
        <w:rPr>
          <w:rFonts w:cs="Arial"/>
          <w:szCs w:val="20"/>
        </w:rPr>
      </w:pPr>
      <w:r w:rsidRPr="00664489">
        <w:rPr>
          <w:rFonts w:cs="Arial"/>
          <w:szCs w:val="20"/>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12F051F7" w14:textId="77777777" w:rsidR="00726154" w:rsidRPr="00664489" w:rsidRDefault="00726154" w:rsidP="00CC37D1">
      <w:pPr>
        <w:spacing w:line="260" w:lineRule="exact"/>
        <w:rPr>
          <w:rFonts w:cs="Arial"/>
          <w:szCs w:val="20"/>
        </w:rPr>
      </w:pPr>
    </w:p>
    <w:p w14:paraId="28852DF3" w14:textId="77777777" w:rsidR="00726154" w:rsidRPr="00664489" w:rsidRDefault="00726154" w:rsidP="00CC37D1">
      <w:pPr>
        <w:spacing w:line="260" w:lineRule="exact"/>
        <w:rPr>
          <w:rFonts w:cs="Arial"/>
          <w:szCs w:val="20"/>
        </w:rPr>
      </w:pPr>
      <w:r w:rsidRPr="00664489">
        <w:rPr>
          <w:rFonts w:cs="Arial"/>
          <w:szCs w:val="20"/>
        </w:rPr>
        <w:lastRenderedPageBreak/>
        <w:t>Uporabljena valuta mora biti enaka valuti javnega naročila. Zavarovanje lahko izbrani ponudnik predloži na priloženemu vzorcu iz dokumentacije v zvezi z oddajo javnega naročila ali na svojem obrazcu.</w:t>
      </w:r>
    </w:p>
    <w:p w14:paraId="1840861E" w14:textId="77777777" w:rsidR="00726154" w:rsidRPr="00664489" w:rsidRDefault="00726154" w:rsidP="00CC37D1">
      <w:pPr>
        <w:spacing w:line="260" w:lineRule="exact"/>
        <w:rPr>
          <w:rFonts w:cs="Arial"/>
          <w:szCs w:val="20"/>
        </w:rPr>
      </w:pPr>
    </w:p>
    <w:p w14:paraId="7E65E145" w14:textId="77777777" w:rsidR="00726154" w:rsidRDefault="00726154" w:rsidP="00CC37D1">
      <w:pPr>
        <w:spacing w:line="260" w:lineRule="exact"/>
        <w:rPr>
          <w:rFonts w:cs="Arial"/>
          <w:szCs w:val="20"/>
        </w:rPr>
      </w:pPr>
      <w:r w:rsidRPr="00664489">
        <w:rPr>
          <w:rFonts w:cs="Arial"/>
          <w:szCs w:val="20"/>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08A7EF74" w14:textId="3C584010" w:rsidR="000F0A7F" w:rsidRDefault="000F0A7F" w:rsidP="00CC37D1">
      <w:pPr>
        <w:spacing w:line="260" w:lineRule="exact"/>
        <w:rPr>
          <w:rFonts w:cs="Arial"/>
          <w:szCs w:val="20"/>
        </w:rPr>
      </w:pPr>
    </w:p>
    <w:p w14:paraId="209E76E3" w14:textId="78FDFE9E" w:rsidR="00726154" w:rsidRPr="00A87C93" w:rsidRDefault="00726154" w:rsidP="00CC37D1">
      <w:pPr>
        <w:pStyle w:val="Naslov2"/>
        <w:numPr>
          <w:ilvl w:val="1"/>
          <w:numId w:val="12"/>
        </w:numPr>
        <w:spacing w:line="260" w:lineRule="exact"/>
        <w:ind w:left="567" w:hanging="567"/>
      </w:pPr>
      <w:bookmarkStart w:id="127" w:name="_Toc224734232"/>
      <w:r w:rsidRPr="00A87C93">
        <w:t>Zavarovanje za dobro izvedbo pogodbenih obveznosti</w:t>
      </w:r>
      <w:bookmarkEnd w:id="127"/>
    </w:p>
    <w:p w14:paraId="78EBBC62" w14:textId="4CC02300" w:rsidR="00726154" w:rsidRDefault="00726154" w:rsidP="00CC37D1">
      <w:pPr>
        <w:spacing w:line="260" w:lineRule="exact"/>
        <w:rPr>
          <w:rFonts w:cs="Arial"/>
          <w:b/>
          <w:bCs/>
          <w:szCs w:val="20"/>
        </w:rPr>
      </w:pPr>
    </w:p>
    <w:p w14:paraId="63BA2E13" w14:textId="77777777" w:rsidR="00726154" w:rsidRPr="00664489" w:rsidRDefault="00726154" w:rsidP="00CC37D1">
      <w:pPr>
        <w:spacing w:line="260" w:lineRule="exact"/>
        <w:rPr>
          <w:rFonts w:cs="Arial"/>
          <w:szCs w:val="20"/>
        </w:rPr>
      </w:pPr>
      <w:bookmarkStart w:id="128" w:name="_Hlk99972432"/>
      <w:r w:rsidRPr="00664489">
        <w:rPr>
          <w:rFonts w:cs="Arial"/>
          <w:szCs w:val="20"/>
        </w:rPr>
        <w:t>Izbrani ponudnik bo moral naročniku predložiti zavarovanje za dobro izvedbo pogodbenih obveznosti v skladu z zahtevami iz vzorca pogodbe.</w:t>
      </w:r>
    </w:p>
    <w:bookmarkEnd w:id="128"/>
    <w:p w14:paraId="5072AFDC" w14:textId="77777777" w:rsidR="00726154" w:rsidRPr="00726154" w:rsidRDefault="00726154" w:rsidP="00CC37D1">
      <w:pPr>
        <w:spacing w:line="260" w:lineRule="exact"/>
        <w:rPr>
          <w:rFonts w:cs="Arial"/>
          <w:b/>
          <w:bCs/>
          <w:szCs w:val="20"/>
        </w:rPr>
      </w:pPr>
    </w:p>
    <w:p w14:paraId="2E49B7A9" w14:textId="12169106" w:rsidR="00726154" w:rsidRDefault="00726154" w:rsidP="00CC37D1">
      <w:pPr>
        <w:pStyle w:val="Naslov2"/>
        <w:numPr>
          <w:ilvl w:val="1"/>
          <w:numId w:val="12"/>
        </w:numPr>
        <w:spacing w:line="260" w:lineRule="exact"/>
        <w:ind w:left="567" w:hanging="567"/>
      </w:pPr>
      <w:bookmarkStart w:id="129" w:name="_Toc224734233"/>
      <w:r w:rsidRPr="00726154">
        <w:t>Zavarovanje za odpravo napak v garancijskem roku</w:t>
      </w:r>
      <w:bookmarkEnd w:id="129"/>
    </w:p>
    <w:p w14:paraId="06C6556C" w14:textId="794949A9" w:rsidR="00726154" w:rsidRDefault="00726154" w:rsidP="00CC37D1">
      <w:pPr>
        <w:spacing w:line="260" w:lineRule="exact"/>
        <w:rPr>
          <w:rFonts w:cs="Arial"/>
          <w:b/>
          <w:bCs/>
          <w:szCs w:val="20"/>
        </w:rPr>
      </w:pPr>
    </w:p>
    <w:p w14:paraId="73AEE476" w14:textId="77777777" w:rsidR="00726154" w:rsidRPr="00664489" w:rsidRDefault="00726154" w:rsidP="00CC37D1">
      <w:pPr>
        <w:spacing w:line="260" w:lineRule="exact"/>
        <w:rPr>
          <w:rFonts w:cs="Arial"/>
          <w:szCs w:val="20"/>
        </w:rPr>
      </w:pPr>
      <w:r w:rsidRPr="00664489">
        <w:rPr>
          <w:rFonts w:cs="Arial"/>
          <w:szCs w:val="20"/>
        </w:rPr>
        <w:t>Izbrani ponudnik bo moral naročniku predložiti zavarovanje za odpravo napak v garancijskem roku v</w:t>
      </w:r>
    </w:p>
    <w:p w14:paraId="177F8ACA" w14:textId="77777777" w:rsidR="00726154" w:rsidRDefault="00726154" w:rsidP="00CC37D1">
      <w:pPr>
        <w:spacing w:line="260" w:lineRule="exact"/>
        <w:rPr>
          <w:rFonts w:cs="Arial"/>
          <w:szCs w:val="20"/>
        </w:rPr>
      </w:pPr>
      <w:r w:rsidRPr="00664489">
        <w:rPr>
          <w:rFonts w:cs="Arial"/>
          <w:szCs w:val="20"/>
        </w:rPr>
        <w:t>skladu z zahtevami iz vzorca pogodbe.</w:t>
      </w:r>
    </w:p>
    <w:p w14:paraId="639A682E" w14:textId="7A27F39D" w:rsidR="00717537" w:rsidRDefault="00717537" w:rsidP="00CC37D1">
      <w:pPr>
        <w:spacing w:line="260" w:lineRule="exact"/>
        <w:rPr>
          <w:rFonts w:cs="Arial"/>
          <w:szCs w:val="20"/>
        </w:rPr>
      </w:pPr>
    </w:p>
    <w:p w14:paraId="69B9D5E1" w14:textId="77777777" w:rsidR="00726154" w:rsidRPr="001270E4" w:rsidRDefault="00726154" w:rsidP="00CC37D1">
      <w:pPr>
        <w:spacing w:line="260" w:lineRule="exact"/>
        <w:rPr>
          <w:rFonts w:cs="Arial"/>
          <w:szCs w:val="20"/>
        </w:rPr>
      </w:pPr>
    </w:p>
    <w:p w14:paraId="29953721" w14:textId="77777777" w:rsidR="008B6487" w:rsidRDefault="008B6487" w:rsidP="00CC37D1">
      <w:pPr>
        <w:pStyle w:val="Naslov1"/>
        <w:numPr>
          <w:ilvl w:val="0"/>
          <w:numId w:val="12"/>
        </w:numPr>
        <w:spacing w:before="0" w:beforeAutospacing="0" w:after="0" w:afterAutospacing="0" w:line="260" w:lineRule="exact"/>
        <w:ind w:left="357" w:hanging="357"/>
        <w:rPr>
          <w:rFonts w:cs="Arial"/>
        </w:rPr>
      </w:pPr>
      <w:bookmarkStart w:id="130" w:name="_Toc336851764"/>
      <w:bookmarkStart w:id="131" w:name="_Toc336851812"/>
      <w:bookmarkStart w:id="132" w:name="_Toc224734234"/>
      <w:r w:rsidRPr="008E4247">
        <w:rPr>
          <w:rFonts w:cs="Arial"/>
        </w:rPr>
        <w:t>pravno varstvo</w:t>
      </w:r>
      <w:bookmarkEnd w:id="130"/>
      <w:bookmarkEnd w:id="131"/>
      <w:bookmarkEnd w:id="132"/>
    </w:p>
    <w:p w14:paraId="5C70B55E" w14:textId="77777777" w:rsidR="008E4247" w:rsidRPr="008E4247" w:rsidRDefault="008E4247" w:rsidP="00CC37D1">
      <w:pPr>
        <w:spacing w:line="260" w:lineRule="exact"/>
      </w:pPr>
    </w:p>
    <w:p w14:paraId="76EE544A" w14:textId="77777777" w:rsidR="00726154" w:rsidRPr="00664489" w:rsidRDefault="00726154" w:rsidP="00CC37D1">
      <w:pPr>
        <w:spacing w:line="260" w:lineRule="exact"/>
        <w:rPr>
          <w:rFonts w:cs="Arial"/>
          <w:szCs w:val="20"/>
        </w:rPr>
      </w:pPr>
      <w:r w:rsidRPr="00664489">
        <w:rPr>
          <w:rFonts w:cs="Arial"/>
          <w:szCs w:val="20"/>
        </w:rPr>
        <w:t xml:space="preserve">Zahtevek za revizijo, ki se nanaša na vsebino objave in/ali </w:t>
      </w:r>
      <w:r w:rsidRPr="00DD6224">
        <w:rPr>
          <w:rFonts w:cs="Arial"/>
          <w:szCs w:val="20"/>
        </w:rPr>
        <w:t>dokumentacij</w:t>
      </w:r>
      <w:r>
        <w:rPr>
          <w:rFonts w:cs="Arial"/>
          <w:szCs w:val="20"/>
        </w:rPr>
        <w:t>o</w:t>
      </w:r>
      <w:r w:rsidRPr="00DD6224">
        <w:rPr>
          <w:rFonts w:cs="Arial"/>
          <w:szCs w:val="20"/>
        </w:rPr>
        <w:t xml:space="preserve"> v zvezi z oddajo javnega naročila</w:t>
      </w:r>
      <w:r w:rsidRPr="00664489">
        <w:rPr>
          <w:rFonts w:cs="Arial"/>
          <w:szCs w:val="20"/>
        </w:rPr>
        <w:t xml:space="preserve">, se, razen v primeru iz drugega odstavka 25. člena Zakona o pravnem varstvu v postopkih javnega naročanja (Uradni list RS, št. 43/11, 60/11-ZTP-D, 63/13, 90/14 – ZDU-1I, 60/17 in 72/19;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w:t>
      </w:r>
      <w:r w:rsidRPr="00DD6224">
        <w:rPr>
          <w:rFonts w:cs="Arial"/>
          <w:szCs w:val="20"/>
        </w:rPr>
        <w:t>dokumentacij</w:t>
      </w:r>
      <w:r>
        <w:rPr>
          <w:rFonts w:cs="Arial"/>
          <w:szCs w:val="20"/>
        </w:rPr>
        <w:t>e</w:t>
      </w:r>
      <w:r w:rsidRPr="00DD6224">
        <w:rPr>
          <w:rFonts w:cs="Arial"/>
          <w:szCs w:val="20"/>
        </w:rPr>
        <w:t xml:space="preserve"> v zvezi z oddajo javnega naročila</w:t>
      </w:r>
      <w:r w:rsidRPr="00664489">
        <w:rPr>
          <w:rFonts w:cs="Arial"/>
          <w:szCs w:val="20"/>
        </w:rPr>
        <w:t xml:space="preserve"> ali predhodno objavljenega obvestila o naročilu, vendar ne po roku za prejem ponudb.</w:t>
      </w:r>
    </w:p>
    <w:p w14:paraId="30249DB5" w14:textId="77777777" w:rsidR="00726154" w:rsidRPr="00664489" w:rsidRDefault="00726154" w:rsidP="00CC37D1">
      <w:pPr>
        <w:spacing w:line="260" w:lineRule="exact"/>
        <w:rPr>
          <w:rFonts w:cs="Arial"/>
          <w:szCs w:val="20"/>
        </w:rPr>
      </w:pPr>
    </w:p>
    <w:p w14:paraId="07C3084B" w14:textId="77777777" w:rsidR="00726154" w:rsidRPr="00664489" w:rsidRDefault="00726154" w:rsidP="00CC37D1">
      <w:pPr>
        <w:spacing w:line="260" w:lineRule="exact"/>
        <w:rPr>
          <w:rFonts w:cs="Arial"/>
          <w:szCs w:val="20"/>
        </w:rPr>
      </w:pPr>
      <w:r w:rsidRPr="00664489">
        <w:rPr>
          <w:rFonts w:cs="Arial"/>
          <w:szCs w:val="20"/>
        </w:rPr>
        <w:t>Takso, v višini 2.000,00 EUR, mora vlagatelj plačati na transakcijski račun SI56 0110 0100 0358 802, odprt pri Banki Slovenije, Slovenska cesta 35, 1000 Ljubljana, Slovenija, SWIFT KODA: BS LJ SI 2X; IBAN:SI56011001000358802 – taksa za postopek revizije javnega naročanja. Zahtevek za revizijo se vloži prek portala eRevizija.</w:t>
      </w:r>
    </w:p>
    <w:p w14:paraId="6507834F" w14:textId="77777777" w:rsidR="0097748C" w:rsidRPr="0097748C" w:rsidRDefault="0097748C" w:rsidP="00CC37D1">
      <w:pPr>
        <w:spacing w:line="260" w:lineRule="exact"/>
        <w:rPr>
          <w:rFonts w:eastAsia="SimSun" w:cs="Arial"/>
          <w:color w:val="000000"/>
          <w:szCs w:val="20"/>
          <w:lang w:eastAsia="sl-SI"/>
        </w:rPr>
      </w:pPr>
    </w:p>
    <w:p w14:paraId="480753DD" w14:textId="77777777" w:rsidR="0082331A" w:rsidRDefault="0097748C" w:rsidP="0082331A">
      <w:pPr>
        <w:spacing w:line="260" w:lineRule="exact"/>
        <w:ind w:left="4248" w:firstLine="708"/>
        <w:rPr>
          <w:rFonts w:eastAsia="SimSun" w:cs="Arial"/>
          <w:color w:val="000000"/>
          <w:szCs w:val="20"/>
          <w:lang w:eastAsia="sl-SI"/>
        </w:rPr>
      </w:pPr>
      <w:r w:rsidRPr="0097748C">
        <w:rPr>
          <w:rFonts w:eastAsia="SimSun" w:cs="Arial"/>
          <w:color w:val="000000"/>
          <w:szCs w:val="20"/>
          <w:lang w:eastAsia="sl-SI"/>
        </w:rPr>
        <w:tab/>
      </w:r>
      <w:r w:rsidRPr="0097748C">
        <w:rPr>
          <w:rFonts w:eastAsia="SimSun" w:cs="Arial"/>
          <w:color w:val="000000"/>
          <w:szCs w:val="20"/>
          <w:lang w:eastAsia="sl-SI"/>
        </w:rPr>
        <w:tab/>
      </w:r>
      <w:r w:rsidRPr="0097748C">
        <w:rPr>
          <w:rFonts w:eastAsia="SimSun" w:cs="Arial"/>
          <w:color w:val="000000"/>
          <w:szCs w:val="20"/>
          <w:lang w:eastAsia="sl-SI"/>
        </w:rPr>
        <w:tab/>
      </w:r>
      <w:r w:rsidRPr="0097748C">
        <w:rPr>
          <w:rFonts w:eastAsia="SimSun" w:cs="Arial"/>
          <w:color w:val="000000"/>
          <w:szCs w:val="20"/>
          <w:lang w:eastAsia="sl-SI"/>
        </w:rPr>
        <w:tab/>
      </w:r>
    </w:p>
    <w:p w14:paraId="52F8CC94" w14:textId="5F046E46" w:rsidR="0082331A" w:rsidRDefault="0082331A" w:rsidP="0082331A">
      <w:pPr>
        <w:spacing w:line="260" w:lineRule="exact"/>
        <w:ind w:left="4248" w:firstLine="708"/>
        <w:rPr>
          <w:rFonts w:cs="Arial"/>
          <w:szCs w:val="20"/>
        </w:rPr>
      </w:pPr>
      <w:r>
        <w:rPr>
          <w:rFonts w:cs="Arial"/>
          <w:szCs w:val="20"/>
        </w:rPr>
        <w:t>dr. Božo Predalič</w:t>
      </w:r>
    </w:p>
    <w:p w14:paraId="2DCD3D75" w14:textId="77777777" w:rsidR="0082331A" w:rsidRPr="0019462F" w:rsidRDefault="0082331A" w:rsidP="0082331A">
      <w:pPr>
        <w:spacing w:line="260" w:lineRule="exact"/>
        <w:ind w:left="4248" w:firstLine="708"/>
      </w:pPr>
      <w:r>
        <w:rPr>
          <w:rFonts w:cs="Arial"/>
          <w:szCs w:val="20"/>
        </w:rPr>
        <w:t>državni sekretar</w:t>
      </w:r>
    </w:p>
    <w:p w14:paraId="4B908DB6" w14:textId="35BB765D" w:rsidR="00DE7A36" w:rsidRPr="0097748C" w:rsidRDefault="00DE7A36" w:rsidP="0082331A">
      <w:pPr>
        <w:spacing w:line="260" w:lineRule="exact"/>
        <w:ind w:left="3545" w:firstLine="709"/>
        <w:rPr>
          <w:rFonts w:eastAsia="SimSun" w:cs="Arial"/>
          <w:color w:val="000000"/>
          <w:szCs w:val="20"/>
          <w:lang w:eastAsia="sl-SI"/>
        </w:rPr>
      </w:pPr>
    </w:p>
    <w:sectPr w:rsidR="00DE7A36" w:rsidRPr="0097748C" w:rsidSect="00FA3D6B">
      <w:headerReference w:type="default" r:id="rId15"/>
      <w:footerReference w:type="default" r:id="rId16"/>
      <w:headerReference w:type="first" r:id="rId17"/>
      <w:pgSz w:w="11906" w:h="16838" w:code="9"/>
      <w:pgMar w:top="1096" w:right="1418" w:bottom="1135"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BC3E" w14:textId="77777777" w:rsidR="00742156" w:rsidRDefault="00742156" w:rsidP="00107834">
      <w:pPr>
        <w:spacing w:line="240" w:lineRule="auto"/>
      </w:pPr>
      <w:r>
        <w:separator/>
      </w:r>
    </w:p>
  </w:endnote>
  <w:endnote w:type="continuationSeparator" w:id="0">
    <w:p w14:paraId="7B4ADD47" w14:textId="77777777" w:rsidR="00742156" w:rsidRDefault="007421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36FA" w14:textId="605EFDE3" w:rsidR="005B4528" w:rsidRPr="00B04598" w:rsidRDefault="00B04598" w:rsidP="00B04598">
    <w:pPr>
      <w:pBdr>
        <w:top w:val="single" w:sz="4" w:space="1" w:color="auto"/>
      </w:pBdr>
      <w:tabs>
        <w:tab w:val="center" w:pos="4536"/>
        <w:tab w:val="right" w:pos="9072"/>
      </w:tabs>
      <w:overflowPunct w:val="0"/>
      <w:autoSpaceDE w:val="0"/>
      <w:autoSpaceDN w:val="0"/>
      <w:adjustRightInd w:val="0"/>
      <w:jc w:val="left"/>
      <w:textAlignment w:val="baseline"/>
      <w:rPr>
        <w:rFonts w:eastAsia="Times New Roman" w:cs="Arial"/>
        <w:sz w:val="16"/>
        <w:szCs w:val="16"/>
        <w:lang w:eastAsia="sl-SI"/>
      </w:rPr>
    </w:pPr>
    <w:r w:rsidRPr="005D5ABB">
      <w:rPr>
        <w:rFonts w:eastAsia="Times New Roman" w:cs="Arial"/>
        <w:sz w:val="16"/>
        <w:szCs w:val="16"/>
        <w:lang w:eastAsia="sl-SI"/>
      </w:rPr>
      <w:t>NMV</w:t>
    </w:r>
    <w:r w:rsidR="00E8195D">
      <w:rPr>
        <w:rFonts w:eastAsia="Times New Roman" w:cs="Arial"/>
        <w:sz w:val="16"/>
        <w:szCs w:val="16"/>
        <w:lang w:eastAsia="sl-SI"/>
      </w:rPr>
      <w:t>POK</w:t>
    </w:r>
    <w:r>
      <w:rPr>
        <w:rFonts w:eastAsia="Times New Roman" w:cs="Arial"/>
        <w:sz w:val="16"/>
        <w:szCs w:val="16"/>
        <w:lang w:eastAsia="sl-SI"/>
      </w:rPr>
      <w:t>-</w:t>
    </w:r>
    <w:r w:rsidR="00E8195D">
      <w:rPr>
        <w:rFonts w:eastAsia="Times New Roman" w:cs="Arial"/>
        <w:sz w:val="16"/>
        <w:szCs w:val="16"/>
        <w:lang w:eastAsia="sl-SI"/>
      </w:rPr>
      <w:t>4</w:t>
    </w:r>
    <w:r w:rsidRPr="005D5ABB">
      <w:rPr>
        <w:rFonts w:eastAsia="Times New Roman" w:cs="Arial"/>
        <w:sz w:val="16"/>
        <w:szCs w:val="16"/>
        <w:lang w:eastAsia="sl-SI"/>
      </w:rPr>
      <w:t>/202</w:t>
    </w:r>
    <w:r w:rsidR="00E8195D">
      <w:rPr>
        <w:rFonts w:eastAsia="Times New Roman" w:cs="Arial"/>
        <w:sz w:val="16"/>
        <w:szCs w:val="16"/>
        <w:lang w:eastAsia="sl-SI"/>
      </w:rPr>
      <w:t>6</w:t>
    </w:r>
    <w:r w:rsidRPr="005D5ABB">
      <w:rPr>
        <w:rFonts w:eastAsia="Times New Roman" w:cs="Arial"/>
        <w:sz w:val="16"/>
        <w:szCs w:val="16"/>
        <w:lang w:eastAsia="sl-SI"/>
      </w:rPr>
      <w:t xml:space="preserve">                                                                                                 </w:t>
    </w:r>
    <w:r>
      <w:rPr>
        <w:rFonts w:eastAsia="Times New Roman" w:cs="Arial"/>
        <w:sz w:val="16"/>
        <w:szCs w:val="16"/>
        <w:lang w:eastAsia="sl-SI"/>
      </w:rPr>
      <w:t xml:space="preserve">     </w:t>
    </w:r>
    <w:r w:rsidRPr="005D5ABB">
      <w:rPr>
        <w:rFonts w:eastAsia="Times New Roman" w:cs="Arial"/>
        <w:sz w:val="16"/>
        <w:szCs w:val="16"/>
        <w:lang w:eastAsia="sl-SI"/>
      </w:rPr>
      <w:t xml:space="preserve">                                </w:t>
    </w:r>
    <w:r>
      <w:rPr>
        <w:rFonts w:eastAsia="Times New Roman" w:cs="Arial"/>
        <w:sz w:val="16"/>
        <w:szCs w:val="16"/>
        <w:lang w:eastAsia="sl-SI"/>
      </w:rPr>
      <w:t xml:space="preserve">  </w:t>
    </w:r>
    <w:r w:rsidRPr="005D5ABB">
      <w:rPr>
        <w:rFonts w:eastAsia="Times New Roman" w:cs="Arial"/>
        <w:sz w:val="16"/>
        <w:szCs w:val="16"/>
        <w:lang w:eastAsia="sl-SI"/>
      </w:rPr>
      <w:t xml:space="preserve">   Stran </w:t>
    </w:r>
    <w:r w:rsidRPr="005D5ABB">
      <w:rPr>
        <w:rFonts w:eastAsia="Times New Roman" w:cs="Arial"/>
        <w:sz w:val="16"/>
        <w:szCs w:val="16"/>
        <w:lang w:eastAsia="sl-SI"/>
      </w:rPr>
      <w:fldChar w:fldCharType="begin"/>
    </w:r>
    <w:r w:rsidRPr="005D5ABB">
      <w:rPr>
        <w:rFonts w:eastAsia="Times New Roman" w:cs="Arial"/>
        <w:sz w:val="16"/>
        <w:szCs w:val="16"/>
        <w:lang w:eastAsia="sl-SI"/>
      </w:rPr>
      <w:instrText>PAGE   \* MERGEFORMAT</w:instrText>
    </w:r>
    <w:r w:rsidRPr="005D5ABB">
      <w:rPr>
        <w:rFonts w:eastAsia="Times New Roman" w:cs="Arial"/>
        <w:sz w:val="16"/>
        <w:szCs w:val="16"/>
        <w:lang w:eastAsia="sl-SI"/>
      </w:rPr>
      <w:fldChar w:fldCharType="separate"/>
    </w:r>
    <w:r>
      <w:rPr>
        <w:rFonts w:eastAsia="Times New Roman" w:cs="Arial"/>
        <w:sz w:val="16"/>
        <w:szCs w:val="16"/>
      </w:rPr>
      <w:t>2</w:t>
    </w:r>
    <w:r w:rsidRPr="005D5ABB">
      <w:rPr>
        <w:rFonts w:eastAsia="Times New Roman" w:cs="Arial"/>
        <w:sz w:val="16"/>
        <w:szCs w:val="16"/>
        <w:lang w:eastAsia="sl-SI"/>
      </w:rPr>
      <w:fldChar w:fldCharType="end"/>
    </w:r>
    <w:r w:rsidRPr="005D5ABB">
      <w:rPr>
        <w:rFonts w:eastAsia="Times New Roman" w:cs="Arial"/>
        <w:sz w:val="16"/>
        <w:szCs w:val="16"/>
        <w:lang w:eastAsia="sl-SI"/>
      </w:rPr>
      <w:t xml:space="preserve"> od </w:t>
    </w:r>
    <w:r w:rsidRPr="005D5ABB">
      <w:rPr>
        <w:rFonts w:eastAsia="Times New Roman" w:cs="Arial"/>
        <w:sz w:val="16"/>
        <w:szCs w:val="16"/>
        <w:lang w:eastAsia="sl-SI"/>
      </w:rPr>
      <w:fldChar w:fldCharType="begin"/>
    </w:r>
    <w:r w:rsidRPr="005D5ABB">
      <w:rPr>
        <w:rFonts w:eastAsia="Times New Roman" w:cs="Arial"/>
        <w:sz w:val="16"/>
        <w:szCs w:val="16"/>
        <w:lang w:eastAsia="sl-SI"/>
      </w:rPr>
      <w:instrText xml:space="preserve"> NUMPAGES  \* Arabic  \* MERGEFORMAT </w:instrText>
    </w:r>
    <w:r w:rsidRPr="005D5ABB">
      <w:rPr>
        <w:rFonts w:eastAsia="Times New Roman" w:cs="Arial"/>
        <w:sz w:val="16"/>
        <w:szCs w:val="16"/>
        <w:lang w:eastAsia="sl-SI"/>
      </w:rPr>
      <w:fldChar w:fldCharType="separate"/>
    </w:r>
    <w:r>
      <w:rPr>
        <w:rFonts w:eastAsia="Times New Roman" w:cs="Arial"/>
        <w:sz w:val="16"/>
        <w:szCs w:val="16"/>
      </w:rPr>
      <w:t>15</w:t>
    </w:r>
    <w:r w:rsidRPr="005D5ABB">
      <w:rPr>
        <w:rFonts w:eastAsia="Times New Roman" w:cs="Arial"/>
        <w:sz w:val="16"/>
        <w:szCs w:val="16"/>
        <w:lang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A82F" w14:textId="77777777" w:rsidR="00742156" w:rsidRDefault="00742156" w:rsidP="00107834">
      <w:pPr>
        <w:spacing w:line="240" w:lineRule="auto"/>
      </w:pPr>
      <w:r>
        <w:separator/>
      </w:r>
    </w:p>
  </w:footnote>
  <w:footnote w:type="continuationSeparator" w:id="0">
    <w:p w14:paraId="1926E612" w14:textId="77777777" w:rsidR="00742156" w:rsidRDefault="00742156" w:rsidP="00107834">
      <w:pPr>
        <w:spacing w:line="240" w:lineRule="auto"/>
      </w:pPr>
      <w:r>
        <w:continuationSeparator/>
      </w:r>
    </w:p>
  </w:footnote>
  <w:footnote w:id="1">
    <w:p w14:paraId="614C2F1C" w14:textId="4F69695C" w:rsidR="00B372BE" w:rsidRDefault="00B372BE" w:rsidP="00B372BE">
      <w:pPr>
        <w:pStyle w:val="Sprotnaopomba-besedilo"/>
      </w:pPr>
      <w:r>
        <w:rPr>
          <w:rStyle w:val="Sprotnaopomba-sklic"/>
        </w:rPr>
        <w:footnoteRef/>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84C" w14:textId="7DEEB742" w:rsidR="005B4528" w:rsidRPr="00751C9F" w:rsidRDefault="005B4528" w:rsidP="00831D98">
    <w:pPr>
      <w:pStyle w:val="Glava"/>
      <w:pBdr>
        <w:bottom w:val="single" w:sz="4" w:space="1" w:color="auto"/>
      </w:pBdr>
      <w:rPr>
        <w:sz w:val="16"/>
        <w:szCs w:val="16"/>
      </w:rPr>
    </w:pPr>
    <w:r w:rsidRPr="00751C9F">
      <w:rPr>
        <w:sz w:val="16"/>
        <w:szCs w:val="16"/>
      </w:rPr>
      <w:t>Navodil</w:t>
    </w:r>
    <w:r w:rsidR="00FE61CE">
      <w:rPr>
        <w:sz w:val="16"/>
        <w:szCs w:val="16"/>
      </w:rPr>
      <w:t>a</w:t>
    </w:r>
    <w:r w:rsidRPr="00751C9F">
      <w:rPr>
        <w:sz w:val="16"/>
        <w:szCs w:val="16"/>
      </w:rPr>
      <w:t xml:space="preserve"> gospodarskim subjektom</w:t>
    </w:r>
    <w:r w:rsidR="00F61982">
      <w:rPr>
        <w:sz w:val="16"/>
        <w:szCs w:val="16"/>
      </w:rPr>
      <w:t xml:space="preserve"> za pripravo ponudbe</w:t>
    </w:r>
    <w:r>
      <w:rPr>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B1D5" w14:textId="77777777" w:rsidR="005B4528" w:rsidRDefault="005B4528" w:rsidP="00FB3024">
    <w:pPr>
      <w:tabs>
        <w:tab w:val="left" w:pos="5112"/>
      </w:tabs>
      <w:spacing w:before="120" w:line="240" w:lineRule="exact"/>
      <w:rPr>
        <w:rFonts w:eastAsia="Times New Roman" w:cs="Arial"/>
        <w:sz w:val="16"/>
        <w:szCs w:val="24"/>
      </w:rPr>
    </w:pPr>
  </w:p>
  <w:p w14:paraId="19DEF6FB" w14:textId="77777777" w:rsidR="000D4A95" w:rsidRDefault="000D4A95" w:rsidP="000D4A95">
    <w:pPr>
      <w:pStyle w:val="Glava"/>
      <w:tabs>
        <w:tab w:val="left" w:pos="5112"/>
      </w:tabs>
      <w:spacing w:before="120" w:line="240" w:lineRule="exact"/>
      <w:rPr>
        <w:rFonts w:cs="Arial"/>
        <w:sz w:val="16"/>
      </w:rPr>
    </w:pPr>
  </w:p>
  <w:p w14:paraId="19B5C657" w14:textId="77777777" w:rsidR="000D4A95" w:rsidRDefault="000D4A95" w:rsidP="000D4A95">
    <w:pPr>
      <w:pStyle w:val="Glava"/>
      <w:tabs>
        <w:tab w:val="left" w:pos="5112"/>
      </w:tabs>
      <w:spacing w:before="120" w:line="240" w:lineRule="exact"/>
      <w:rPr>
        <w:rFonts w:cs="Arial"/>
        <w:sz w:val="16"/>
      </w:rPr>
    </w:pPr>
  </w:p>
  <w:p w14:paraId="6D86B232" w14:textId="14137FE8" w:rsidR="000D4A95" w:rsidRPr="008F3500" w:rsidRDefault="000D4A95" w:rsidP="000D4A95">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671A9E24" wp14:editId="0331C3CB">
          <wp:simplePos x="0" y="0"/>
          <wp:positionH relativeFrom="page">
            <wp:posOffset>612140</wp:posOffset>
          </wp:positionH>
          <wp:positionV relativeFrom="page">
            <wp:posOffset>648335</wp:posOffset>
          </wp:positionV>
          <wp:extent cx="2799080" cy="461010"/>
          <wp:effectExtent l="0" t="0" r="1270" b="0"/>
          <wp:wrapNone/>
          <wp:docPr id="39664873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9264" behindDoc="0" locked="0" layoutInCell="0" allowOverlap="1" wp14:anchorId="2730E7C3" wp14:editId="1A37F358">
              <wp:simplePos x="0" y="0"/>
              <wp:positionH relativeFrom="column">
                <wp:posOffset>-463550</wp:posOffset>
              </wp:positionH>
              <wp:positionV relativeFrom="page">
                <wp:posOffset>3600450</wp:posOffset>
              </wp:positionV>
              <wp:extent cx="215900" cy="0"/>
              <wp:effectExtent l="12700" t="9525" r="9525" b="9525"/>
              <wp:wrapNone/>
              <wp:docPr id="205810180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A651CA"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Štefanova ulica 2</w:t>
    </w:r>
    <w:r w:rsidRPr="008F3500">
      <w:rPr>
        <w:rFonts w:cs="Arial"/>
        <w:sz w:val="16"/>
      </w:rPr>
      <w:t xml:space="preserve">, </w:t>
    </w:r>
    <w:r>
      <w:rPr>
        <w:rFonts w:cs="Arial"/>
        <w:sz w:val="16"/>
      </w:rPr>
      <w:t>1501 Ljubljana</w:t>
    </w:r>
    <w:r w:rsidRPr="008F3500">
      <w:rPr>
        <w:rFonts w:cs="Arial"/>
        <w:sz w:val="16"/>
      </w:rPr>
      <w:tab/>
    </w:r>
    <w:r>
      <w:rPr>
        <w:rFonts w:cs="Arial"/>
        <w:sz w:val="16"/>
      </w:rPr>
      <w:tab/>
    </w:r>
    <w:r w:rsidRPr="008F3500">
      <w:rPr>
        <w:rFonts w:cs="Arial"/>
        <w:sz w:val="16"/>
      </w:rPr>
      <w:t xml:space="preserve">T: </w:t>
    </w:r>
    <w:r>
      <w:rPr>
        <w:rFonts w:cs="Arial"/>
        <w:sz w:val="16"/>
      </w:rPr>
      <w:t>01 428 40 00</w:t>
    </w:r>
  </w:p>
  <w:p w14:paraId="636F2A03" w14:textId="77777777" w:rsidR="000D4A95" w:rsidRPr="008F3500" w:rsidRDefault="000D4A95" w:rsidP="000D4A95">
    <w:pPr>
      <w:pStyle w:val="Glava"/>
      <w:tabs>
        <w:tab w:val="left" w:pos="5112"/>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r>
      <w:rPr>
        <w:rFonts w:cs="Arial"/>
        <w:sz w:val="16"/>
      </w:rPr>
      <w:t>gp.mnz@gov.si</w:t>
    </w:r>
  </w:p>
  <w:p w14:paraId="3AABAD0D" w14:textId="77777777" w:rsidR="000D4A95" w:rsidRPr="008F3500" w:rsidRDefault="000D4A95" w:rsidP="000D4A95">
    <w:pPr>
      <w:pStyle w:val="Glava"/>
      <w:tabs>
        <w:tab w:val="left" w:pos="5112"/>
      </w:tabs>
      <w:spacing w:line="240" w:lineRule="exact"/>
      <w:rPr>
        <w:rFonts w:cs="Arial"/>
        <w:sz w:val="16"/>
      </w:rPr>
    </w:pPr>
    <w:r w:rsidRPr="008F3500">
      <w:rPr>
        <w:rFonts w:cs="Arial"/>
        <w:sz w:val="16"/>
      </w:rPr>
      <w:tab/>
    </w:r>
    <w:r>
      <w:rPr>
        <w:rFonts w:cs="Arial"/>
        <w:sz w:val="16"/>
      </w:rPr>
      <w:tab/>
      <w:t>www.gov.si</w:t>
    </w:r>
  </w:p>
  <w:p w14:paraId="6FE241ED" w14:textId="77777777" w:rsidR="005B4528" w:rsidRDefault="005B4528" w:rsidP="00C63FE0">
    <w:pPr>
      <w:pStyle w:val="Glava"/>
    </w:pPr>
  </w:p>
  <w:p w14:paraId="6F99DC5A" w14:textId="77777777" w:rsidR="000D4A95" w:rsidRDefault="000D4A95" w:rsidP="00C63FE0">
    <w:pPr>
      <w:pStyle w:val="Glava"/>
    </w:pPr>
  </w:p>
  <w:p w14:paraId="3E44C7BB" w14:textId="77777777" w:rsidR="000D4A95" w:rsidRDefault="000D4A95" w:rsidP="00C63FE0">
    <w:pPr>
      <w:pStyle w:val="Glava"/>
    </w:pPr>
  </w:p>
  <w:p w14:paraId="5F317895" w14:textId="77777777" w:rsidR="000D4A95" w:rsidRPr="00C63FE0" w:rsidRDefault="000D4A95" w:rsidP="00C63F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6392A"/>
    <w:multiLevelType w:val="hybridMultilevel"/>
    <w:tmpl w:val="635087C4"/>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949A4198"/>
    <w:lvl w:ilvl="0">
      <w:numFmt w:val="decimal"/>
      <w:pStyle w:val="Naslov1"/>
      <w:lvlText w:val=""/>
      <w:lvlJc w:val="left"/>
    </w:lvl>
    <w:lvl w:ilvl="1">
      <w:numFmt w:val="decimal"/>
      <w:pStyle w:val="Naslov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7164C1"/>
    <w:multiLevelType w:val="hybridMultilevel"/>
    <w:tmpl w:val="2C260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883088"/>
    <w:multiLevelType w:val="hybridMultilevel"/>
    <w:tmpl w:val="FB3CCE7A"/>
    <w:lvl w:ilvl="0" w:tplc="125CC51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2607525"/>
    <w:multiLevelType w:val="hybridMultilevel"/>
    <w:tmpl w:val="4AC61ECC"/>
    <w:lvl w:ilvl="0" w:tplc="3066206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B13B4"/>
    <w:multiLevelType w:val="multilevel"/>
    <w:tmpl w:val="06786478"/>
    <w:lvl w:ilvl="0">
      <w:start w:val="1"/>
      <w:numFmt w:val="decimal"/>
      <w:lvlText w:val="%1."/>
      <w:lvlJc w:val="left"/>
      <w:pPr>
        <w:ind w:left="2629" w:hanging="360"/>
      </w:pPr>
      <w:rPr>
        <w:rFonts w:hint="default"/>
      </w:rPr>
    </w:lvl>
    <w:lvl w:ilvl="1">
      <w:start w:val="1"/>
      <w:numFmt w:val="decimal"/>
      <w:isLgl/>
      <w:lvlText w:val="%1.%2"/>
      <w:lvlJc w:val="left"/>
      <w:pPr>
        <w:ind w:left="720" w:hanging="360"/>
      </w:pPr>
      <w:rPr>
        <w:rFonts w:cs="Times New Roman" w:hint="default"/>
      </w:rPr>
    </w:lvl>
    <w:lvl w:ilvl="2">
      <w:start w:val="1"/>
      <w:numFmt w:val="decimal"/>
      <w:pStyle w:val="Naslov3"/>
      <w:isLgl/>
      <w:lvlText w:val="%1.%2.%3"/>
      <w:lvlJc w:val="left"/>
      <w:pPr>
        <w:ind w:left="1004"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isLgl/>
      <w:lvlText w:val="%1.%2.%3.%4"/>
      <w:lvlJc w:val="left"/>
      <w:pPr>
        <w:ind w:left="1080" w:hanging="720"/>
      </w:pPr>
      <w:rPr>
        <w:rFonts w:cs="Times New Roman" w:hint="default"/>
        <w:i/>
        <w:iCs w:val="0"/>
      </w:rPr>
    </w:lvl>
    <w:lvl w:ilvl="4">
      <w:start w:val="1"/>
      <w:numFmt w:val="decimal"/>
      <w:pStyle w:val="Naslov5"/>
      <w:isLgl/>
      <w:lvlText w:val="%1.%2.%3.%4.%5"/>
      <w:lvlJc w:val="left"/>
      <w:pPr>
        <w:ind w:left="1440" w:hanging="1080"/>
      </w:pPr>
      <w:rPr>
        <w:rFonts w:cs="Times New Roman" w:hint="default"/>
      </w:rPr>
    </w:lvl>
    <w:lvl w:ilvl="5">
      <w:start w:val="1"/>
      <w:numFmt w:val="decimal"/>
      <w:pStyle w:val="Naslov6"/>
      <w:isLgl/>
      <w:lvlText w:val="%1.%2.%3.%4.%5.%6"/>
      <w:lvlJc w:val="left"/>
      <w:pPr>
        <w:ind w:left="1440" w:hanging="1080"/>
      </w:pPr>
      <w:rPr>
        <w:rFonts w:cs="Times New Roman" w:hint="default"/>
      </w:rPr>
    </w:lvl>
    <w:lvl w:ilvl="6">
      <w:start w:val="1"/>
      <w:numFmt w:val="decimal"/>
      <w:pStyle w:val="Naslov7"/>
      <w:isLgl/>
      <w:lvlText w:val="%1.%2.%3.%4.%5.%6.%7"/>
      <w:lvlJc w:val="left"/>
      <w:pPr>
        <w:ind w:left="1800" w:hanging="1440"/>
      </w:pPr>
      <w:rPr>
        <w:rFonts w:cs="Times New Roman" w:hint="default"/>
      </w:rPr>
    </w:lvl>
    <w:lvl w:ilvl="7">
      <w:start w:val="1"/>
      <w:numFmt w:val="decimal"/>
      <w:pStyle w:val="Naslov8"/>
      <w:isLgl/>
      <w:lvlText w:val="%1.%2.%3.%4.%5.%6.%7.%8"/>
      <w:lvlJc w:val="left"/>
      <w:pPr>
        <w:ind w:left="1800" w:hanging="1440"/>
      </w:pPr>
      <w:rPr>
        <w:rFonts w:cs="Times New Roman" w:hint="default"/>
      </w:rPr>
    </w:lvl>
    <w:lvl w:ilvl="8">
      <w:start w:val="1"/>
      <w:numFmt w:val="decimal"/>
      <w:pStyle w:val="Naslov9"/>
      <w:isLgl/>
      <w:lvlText w:val="%1.%2.%3.%4.%5.%6.%7.%8.%9"/>
      <w:lvlJc w:val="left"/>
      <w:pPr>
        <w:ind w:left="2160" w:hanging="1800"/>
      </w:pPr>
      <w:rPr>
        <w:rFonts w:cs="Times New Roman" w:hint="default"/>
      </w:rPr>
    </w:lvl>
  </w:abstractNum>
  <w:abstractNum w:abstractNumId="13" w15:restartNumberingAfterBreak="0">
    <w:nsid w:val="508F3D5D"/>
    <w:multiLevelType w:val="hybridMultilevel"/>
    <w:tmpl w:val="B37637F0"/>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A870AC5"/>
    <w:multiLevelType w:val="hybridMultilevel"/>
    <w:tmpl w:val="A68A75C2"/>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016AE8"/>
    <w:multiLevelType w:val="multilevel"/>
    <w:tmpl w:val="2114831E"/>
    <w:styleLink w:val="Headings4"/>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63077946">
    <w:abstractNumId w:val="16"/>
  </w:num>
  <w:num w:numId="2" w16cid:durableId="1232034733">
    <w:abstractNumId w:val="6"/>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 w16cid:durableId="1323192307">
    <w:abstractNumId w:val="14"/>
  </w:num>
  <w:num w:numId="4" w16cid:durableId="698822951">
    <w:abstractNumId w:val="2"/>
  </w:num>
  <w:num w:numId="5" w16cid:durableId="509417685">
    <w:abstractNumId w:val="1"/>
  </w:num>
  <w:num w:numId="6" w16cid:durableId="1749426064">
    <w:abstractNumId w:val="10"/>
  </w:num>
  <w:num w:numId="7" w16cid:durableId="1827503686">
    <w:abstractNumId w:val="11"/>
  </w:num>
  <w:num w:numId="8" w16cid:durableId="329408821">
    <w:abstractNumId w:val="5"/>
  </w:num>
  <w:num w:numId="9" w16cid:durableId="1478450684">
    <w:abstractNumId w:val="13"/>
  </w:num>
  <w:num w:numId="10" w16cid:durableId="1369990783">
    <w:abstractNumId w:val="4"/>
  </w:num>
  <w:num w:numId="11" w16cid:durableId="267085616">
    <w:abstractNumId w:val="15"/>
  </w:num>
  <w:num w:numId="12" w16cid:durableId="1351301922">
    <w:abstractNumId w:val="12"/>
  </w:num>
  <w:num w:numId="13" w16cid:durableId="2072969288">
    <w:abstractNumId w:val="3"/>
  </w:num>
  <w:num w:numId="14" w16cid:durableId="385757881">
    <w:abstractNumId w:val="7"/>
  </w:num>
  <w:num w:numId="15" w16cid:durableId="1657490343">
    <w:abstractNumId w:val="9"/>
  </w:num>
  <w:num w:numId="16" w16cid:durableId="9542930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82115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6599987">
    <w:abstractNumId w:val="12"/>
  </w:num>
  <w:num w:numId="19" w16cid:durableId="1820343683">
    <w:abstractNumId w:val="12"/>
  </w:num>
  <w:num w:numId="20" w16cid:durableId="797257705">
    <w:abstractNumId w:val="17"/>
  </w:num>
  <w:num w:numId="21" w16cid:durableId="86625910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526"/>
    <w:rsid w:val="00000ABD"/>
    <w:rsid w:val="00001667"/>
    <w:rsid w:val="00001DA1"/>
    <w:rsid w:val="00002A2A"/>
    <w:rsid w:val="000036AC"/>
    <w:rsid w:val="00003933"/>
    <w:rsid w:val="000045C5"/>
    <w:rsid w:val="0000496D"/>
    <w:rsid w:val="00004B23"/>
    <w:rsid w:val="0000526C"/>
    <w:rsid w:val="00005884"/>
    <w:rsid w:val="00005F4B"/>
    <w:rsid w:val="00006E3D"/>
    <w:rsid w:val="00007A20"/>
    <w:rsid w:val="00007DD3"/>
    <w:rsid w:val="00010194"/>
    <w:rsid w:val="0001071F"/>
    <w:rsid w:val="00010E37"/>
    <w:rsid w:val="00010E67"/>
    <w:rsid w:val="000114FF"/>
    <w:rsid w:val="00011ADB"/>
    <w:rsid w:val="00011FB7"/>
    <w:rsid w:val="00012241"/>
    <w:rsid w:val="0001235A"/>
    <w:rsid w:val="00012386"/>
    <w:rsid w:val="00012BC1"/>
    <w:rsid w:val="000133DC"/>
    <w:rsid w:val="0001363F"/>
    <w:rsid w:val="0001409B"/>
    <w:rsid w:val="00014AA2"/>
    <w:rsid w:val="00015DD6"/>
    <w:rsid w:val="0001664F"/>
    <w:rsid w:val="000175AC"/>
    <w:rsid w:val="00017C77"/>
    <w:rsid w:val="00020277"/>
    <w:rsid w:val="0002036D"/>
    <w:rsid w:val="000222A1"/>
    <w:rsid w:val="000226D5"/>
    <w:rsid w:val="00022944"/>
    <w:rsid w:val="00024286"/>
    <w:rsid w:val="0002463E"/>
    <w:rsid w:val="00024CAC"/>
    <w:rsid w:val="000252C3"/>
    <w:rsid w:val="000253D1"/>
    <w:rsid w:val="00025431"/>
    <w:rsid w:val="00027C8D"/>
    <w:rsid w:val="00027F90"/>
    <w:rsid w:val="000309AA"/>
    <w:rsid w:val="00030C13"/>
    <w:rsid w:val="00030CC1"/>
    <w:rsid w:val="00031470"/>
    <w:rsid w:val="00032111"/>
    <w:rsid w:val="000322B7"/>
    <w:rsid w:val="00032B6A"/>
    <w:rsid w:val="000335F4"/>
    <w:rsid w:val="00033810"/>
    <w:rsid w:val="00033E6C"/>
    <w:rsid w:val="00034421"/>
    <w:rsid w:val="000344DF"/>
    <w:rsid w:val="0003458C"/>
    <w:rsid w:val="00034C7E"/>
    <w:rsid w:val="00034F4D"/>
    <w:rsid w:val="0003510C"/>
    <w:rsid w:val="000352EC"/>
    <w:rsid w:val="00036239"/>
    <w:rsid w:val="00037046"/>
    <w:rsid w:val="00037133"/>
    <w:rsid w:val="000413E4"/>
    <w:rsid w:val="00041A9C"/>
    <w:rsid w:val="00041C82"/>
    <w:rsid w:val="00041E29"/>
    <w:rsid w:val="00042E84"/>
    <w:rsid w:val="00043108"/>
    <w:rsid w:val="0004476D"/>
    <w:rsid w:val="00044F11"/>
    <w:rsid w:val="00045012"/>
    <w:rsid w:val="00045D54"/>
    <w:rsid w:val="00046911"/>
    <w:rsid w:val="000471F0"/>
    <w:rsid w:val="000506AB"/>
    <w:rsid w:val="000531C6"/>
    <w:rsid w:val="00053757"/>
    <w:rsid w:val="00053B35"/>
    <w:rsid w:val="00054BB9"/>
    <w:rsid w:val="00054CDA"/>
    <w:rsid w:val="0005594F"/>
    <w:rsid w:val="00055D12"/>
    <w:rsid w:val="000604CF"/>
    <w:rsid w:val="00060C01"/>
    <w:rsid w:val="00060D22"/>
    <w:rsid w:val="00060E2A"/>
    <w:rsid w:val="0006117D"/>
    <w:rsid w:val="000629A5"/>
    <w:rsid w:val="0006430E"/>
    <w:rsid w:val="0006492A"/>
    <w:rsid w:val="00064D39"/>
    <w:rsid w:val="0006500B"/>
    <w:rsid w:val="000665FB"/>
    <w:rsid w:val="0006669E"/>
    <w:rsid w:val="00066CD8"/>
    <w:rsid w:val="00067D8B"/>
    <w:rsid w:val="0007004C"/>
    <w:rsid w:val="00070234"/>
    <w:rsid w:val="00070E25"/>
    <w:rsid w:val="00072B33"/>
    <w:rsid w:val="0007380B"/>
    <w:rsid w:val="00073E2A"/>
    <w:rsid w:val="000744DD"/>
    <w:rsid w:val="000749DF"/>
    <w:rsid w:val="00074F50"/>
    <w:rsid w:val="000757BF"/>
    <w:rsid w:val="00075DE2"/>
    <w:rsid w:val="00076113"/>
    <w:rsid w:val="000764C0"/>
    <w:rsid w:val="0007698A"/>
    <w:rsid w:val="00076C94"/>
    <w:rsid w:val="00076CCB"/>
    <w:rsid w:val="00076FD0"/>
    <w:rsid w:val="0007753A"/>
    <w:rsid w:val="00077587"/>
    <w:rsid w:val="00077BD5"/>
    <w:rsid w:val="00081866"/>
    <w:rsid w:val="000818A3"/>
    <w:rsid w:val="00082024"/>
    <w:rsid w:val="0008262D"/>
    <w:rsid w:val="000827A9"/>
    <w:rsid w:val="000827AB"/>
    <w:rsid w:val="00083381"/>
    <w:rsid w:val="00083599"/>
    <w:rsid w:val="00084FA2"/>
    <w:rsid w:val="0008609A"/>
    <w:rsid w:val="0008657F"/>
    <w:rsid w:val="00086DE0"/>
    <w:rsid w:val="00086FA8"/>
    <w:rsid w:val="00087954"/>
    <w:rsid w:val="00087C26"/>
    <w:rsid w:val="00087FB6"/>
    <w:rsid w:val="000905B7"/>
    <w:rsid w:val="000905D7"/>
    <w:rsid w:val="0009079B"/>
    <w:rsid w:val="00091765"/>
    <w:rsid w:val="00091872"/>
    <w:rsid w:val="000918E8"/>
    <w:rsid w:val="00092E35"/>
    <w:rsid w:val="000935D1"/>
    <w:rsid w:val="0009408D"/>
    <w:rsid w:val="000942BF"/>
    <w:rsid w:val="000965DF"/>
    <w:rsid w:val="00096CFE"/>
    <w:rsid w:val="000971D9"/>
    <w:rsid w:val="0009762F"/>
    <w:rsid w:val="00097A70"/>
    <w:rsid w:val="000A09A2"/>
    <w:rsid w:val="000A0ACD"/>
    <w:rsid w:val="000A11F4"/>
    <w:rsid w:val="000A1698"/>
    <w:rsid w:val="000A1DB1"/>
    <w:rsid w:val="000A2751"/>
    <w:rsid w:val="000A28F3"/>
    <w:rsid w:val="000A2B17"/>
    <w:rsid w:val="000A2DA1"/>
    <w:rsid w:val="000A351D"/>
    <w:rsid w:val="000A36B1"/>
    <w:rsid w:val="000A4571"/>
    <w:rsid w:val="000A48AA"/>
    <w:rsid w:val="000A4B6A"/>
    <w:rsid w:val="000A5C6F"/>
    <w:rsid w:val="000B2979"/>
    <w:rsid w:val="000B2F50"/>
    <w:rsid w:val="000B3604"/>
    <w:rsid w:val="000B38EB"/>
    <w:rsid w:val="000B3F98"/>
    <w:rsid w:val="000B4152"/>
    <w:rsid w:val="000B42F3"/>
    <w:rsid w:val="000B463B"/>
    <w:rsid w:val="000B505C"/>
    <w:rsid w:val="000B66C4"/>
    <w:rsid w:val="000B74AB"/>
    <w:rsid w:val="000B7A9C"/>
    <w:rsid w:val="000C0E50"/>
    <w:rsid w:val="000C138B"/>
    <w:rsid w:val="000C1A28"/>
    <w:rsid w:val="000C28F5"/>
    <w:rsid w:val="000C2903"/>
    <w:rsid w:val="000C4189"/>
    <w:rsid w:val="000C4878"/>
    <w:rsid w:val="000C5083"/>
    <w:rsid w:val="000C5402"/>
    <w:rsid w:val="000C5870"/>
    <w:rsid w:val="000C59BE"/>
    <w:rsid w:val="000C70F0"/>
    <w:rsid w:val="000C735E"/>
    <w:rsid w:val="000C7488"/>
    <w:rsid w:val="000C799C"/>
    <w:rsid w:val="000D092F"/>
    <w:rsid w:val="000D2C44"/>
    <w:rsid w:val="000D41BB"/>
    <w:rsid w:val="000D4A7C"/>
    <w:rsid w:val="000D4A95"/>
    <w:rsid w:val="000D56E1"/>
    <w:rsid w:val="000D6794"/>
    <w:rsid w:val="000D769E"/>
    <w:rsid w:val="000E0140"/>
    <w:rsid w:val="000E08B8"/>
    <w:rsid w:val="000E1269"/>
    <w:rsid w:val="000E2AF5"/>
    <w:rsid w:val="000E2D1A"/>
    <w:rsid w:val="000E33C6"/>
    <w:rsid w:val="000E359F"/>
    <w:rsid w:val="000E36B1"/>
    <w:rsid w:val="000E3C16"/>
    <w:rsid w:val="000E416A"/>
    <w:rsid w:val="000E4529"/>
    <w:rsid w:val="000E488E"/>
    <w:rsid w:val="000E4FA6"/>
    <w:rsid w:val="000E66EF"/>
    <w:rsid w:val="000E6969"/>
    <w:rsid w:val="000E6C1D"/>
    <w:rsid w:val="000E7716"/>
    <w:rsid w:val="000E7A1E"/>
    <w:rsid w:val="000E7E80"/>
    <w:rsid w:val="000F0A7F"/>
    <w:rsid w:val="000F0D8C"/>
    <w:rsid w:val="000F1299"/>
    <w:rsid w:val="000F254E"/>
    <w:rsid w:val="000F3D3C"/>
    <w:rsid w:val="000F4750"/>
    <w:rsid w:val="000F4D73"/>
    <w:rsid w:val="000F4D93"/>
    <w:rsid w:val="000F6AD4"/>
    <w:rsid w:val="000F75C6"/>
    <w:rsid w:val="001002D5"/>
    <w:rsid w:val="0010091F"/>
    <w:rsid w:val="001010B8"/>
    <w:rsid w:val="001010E7"/>
    <w:rsid w:val="00101682"/>
    <w:rsid w:val="00102288"/>
    <w:rsid w:val="001033C4"/>
    <w:rsid w:val="001042DB"/>
    <w:rsid w:val="001062CE"/>
    <w:rsid w:val="00106617"/>
    <w:rsid w:val="00106B7C"/>
    <w:rsid w:val="00107834"/>
    <w:rsid w:val="00107B16"/>
    <w:rsid w:val="00107B77"/>
    <w:rsid w:val="00107E09"/>
    <w:rsid w:val="001105F7"/>
    <w:rsid w:val="001108C6"/>
    <w:rsid w:val="00110AC6"/>
    <w:rsid w:val="00110E81"/>
    <w:rsid w:val="00111DCB"/>
    <w:rsid w:val="001124F2"/>
    <w:rsid w:val="00113242"/>
    <w:rsid w:val="00113986"/>
    <w:rsid w:val="00114778"/>
    <w:rsid w:val="001149C5"/>
    <w:rsid w:val="0011549B"/>
    <w:rsid w:val="001156D6"/>
    <w:rsid w:val="00115B2B"/>
    <w:rsid w:val="0011613B"/>
    <w:rsid w:val="0011628B"/>
    <w:rsid w:val="00117C6C"/>
    <w:rsid w:val="00120550"/>
    <w:rsid w:val="001211CA"/>
    <w:rsid w:val="00123D93"/>
    <w:rsid w:val="001242DD"/>
    <w:rsid w:val="00126055"/>
    <w:rsid w:val="00126FA0"/>
    <w:rsid w:val="0012708C"/>
    <w:rsid w:val="0013126C"/>
    <w:rsid w:val="00131445"/>
    <w:rsid w:val="00131590"/>
    <w:rsid w:val="001317DD"/>
    <w:rsid w:val="00131CF2"/>
    <w:rsid w:val="00132CFD"/>
    <w:rsid w:val="001334EF"/>
    <w:rsid w:val="0013539A"/>
    <w:rsid w:val="00137731"/>
    <w:rsid w:val="00140271"/>
    <w:rsid w:val="00140646"/>
    <w:rsid w:val="00140C2B"/>
    <w:rsid w:val="00141238"/>
    <w:rsid w:val="001414AB"/>
    <w:rsid w:val="001418D9"/>
    <w:rsid w:val="001428A9"/>
    <w:rsid w:val="00142EA9"/>
    <w:rsid w:val="0014418A"/>
    <w:rsid w:val="00146819"/>
    <w:rsid w:val="0014694B"/>
    <w:rsid w:val="00146EE3"/>
    <w:rsid w:val="001470D7"/>
    <w:rsid w:val="00147D9B"/>
    <w:rsid w:val="001503B6"/>
    <w:rsid w:val="001511B6"/>
    <w:rsid w:val="00151FA3"/>
    <w:rsid w:val="00151FCA"/>
    <w:rsid w:val="0015225C"/>
    <w:rsid w:val="00152883"/>
    <w:rsid w:val="00152B13"/>
    <w:rsid w:val="001530C7"/>
    <w:rsid w:val="00153334"/>
    <w:rsid w:val="0015381B"/>
    <w:rsid w:val="001540BF"/>
    <w:rsid w:val="00154C95"/>
    <w:rsid w:val="00155896"/>
    <w:rsid w:val="00155A3E"/>
    <w:rsid w:val="00155D40"/>
    <w:rsid w:val="00156032"/>
    <w:rsid w:val="001578AB"/>
    <w:rsid w:val="00161CA1"/>
    <w:rsid w:val="001627BE"/>
    <w:rsid w:val="0016297A"/>
    <w:rsid w:val="0016474D"/>
    <w:rsid w:val="001654B9"/>
    <w:rsid w:val="00166AE4"/>
    <w:rsid w:val="001673C6"/>
    <w:rsid w:val="00170E10"/>
    <w:rsid w:val="001714A5"/>
    <w:rsid w:val="001716C5"/>
    <w:rsid w:val="001722AC"/>
    <w:rsid w:val="0017332A"/>
    <w:rsid w:val="0017436F"/>
    <w:rsid w:val="00174D87"/>
    <w:rsid w:val="001801DC"/>
    <w:rsid w:val="00180539"/>
    <w:rsid w:val="00180AF2"/>
    <w:rsid w:val="00182A68"/>
    <w:rsid w:val="00182BED"/>
    <w:rsid w:val="001831BA"/>
    <w:rsid w:val="001832E6"/>
    <w:rsid w:val="001836C4"/>
    <w:rsid w:val="00184364"/>
    <w:rsid w:val="00185CA7"/>
    <w:rsid w:val="00191943"/>
    <w:rsid w:val="00191DE0"/>
    <w:rsid w:val="00191F7A"/>
    <w:rsid w:val="0019225F"/>
    <w:rsid w:val="00192BE8"/>
    <w:rsid w:val="00193294"/>
    <w:rsid w:val="00193C85"/>
    <w:rsid w:val="001941CA"/>
    <w:rsid w:val="00194529"/>
    <w:rsid w:val="00194FB8"/>
    <w:rsid w:val="001951EE"/>
    <w:rsid w:val="00195B86"/>
    <w:rsid w:val="0019675B"/>
    <w:rsid w:val="00196930"/>
    <w:rsid w:val="00196BE3"/>
    <w:rsid w:val="00197ACE"/>
    <w:rsid w:val="00197B09"/>
    <w:rsid w:val="00197D60"/>
    <w:rsid w:val="001A47D0"/>
    <w:rsid w:val="001A4989"/>
    <w:rsid w:val="001A4FA6"/>
    <w:rsid w:val="001A5310"/>
    <w:rsid w:val="001A54BA"/>
    <w:rsid w:val="001A5857"/>
    <w:rsid w:val="001A5EA2"/>
    <w:rsid w:val="001A631B"/>
    <w:rsid w:val="001A653F"/>
    <w:rsid w:val="001A6646"/>
    <w:rsid w:val="001A6E71"/>
    <w:rsid w:val="001A7084"/>
    <w:rsid w:val="001A74F5"/>
    <w:rsid w:val="001B0625"/>
    <w:rsid w:val="001B0726"/>
    <w:rsid w:val="001B0877"/>
    <w:rsid w:val="001B0F6E"/>
    <w:rsid w:val="001B13C2"/>
    <w:rsid w:val="001B174A"/>
    <w:rsid w:val="001B1FD0"/>
    <w:rsid w:val="001B2307"/>
    <w:rsid w:val="001B3302"/>
    <w:rsid w:val="001B38CC"/>
    <w:rsid w:val="001B38DC"/>
    <w:rsid w:val="001B448D"/>
    <w:rsid w:val="001B48AD"/>
    <w:rsid w:val="001B49AE"/>
    <w:rsid w:val="001B5B6E"/>
    <w:rsid w:val="001C014C"/>
    <w:rsid w:val="001C1221"/>
    <w:rsid w:val="001C1D33"/>
    <w:rsid w:val="001C2065"/>
    <w:rsid w:val="001C3B1D"/>
    <w:rsid w:val="001C4657"/>
    <w:rsid w:val="001C465D"/>
    <w:rsid w:val="001C4916"/>
    <w:rsid w:val="001C4C9B"/>
    <w:rsid w:val="001C5A21"/>
    <w:rsid w:val="001C5AE3"/>
    <w:rsid w:val="001C6056"/>
    <w:rsid w:val="001C650C"/>
    <w:rsid w:val="001C6D65"/>
    <w:rsid w:val="001C6FC8"/>
    <w:rsid w:val="001C78E4"/>
    <w:rsid w:val="001D07B2"/>
    <w:rsid w:val="001D0C56"/>
    <w:rsid w:val="001D1713"/>
    <w:rsid w:val="001D2ABE"/>
    <w:rsid w:val="001D2EEE"/>
    <w:rsid w:val="001D3396"/>
    <w:rsid w:val="001D389E"/>
    <w:rsid w:val="001D3CFC"/>
    <w:rsid w:val="001D46BA"/>
    <w:rsid w:val="001D4857"/>
    <w:rsid w:val="001D4FE9"/>
    <w:rsid w:val="001D594D"/>
    <w:rsid w:val="001D6A27"/>
    <w:rsid w:val="001D6F65"/>
    <w:rsid w:val="001E17CD"/>
    <w:rsid w:val="001E1CBA"/>
    <w:rsid w:val="001E1E80"/>
    <w:rsid w:val="001E2524"/>
    <w:rsid w:val="001E2CBC"/>
    <w:rsid w:val="001E2EA1"/>
    <w:rsid w:val="001E3DE9"/>
    <w:rsid w:val="001E432E"/>
    <w:rsid w:val="001E447C"/>
    <w:rsid w:val="001E6663"/>
    <w:rsid w:val="001E685C"/>
    <w:rsid w:val="001E7EC9"/>
    <w:rsid w:val="001F0C07"/>
    <w:rsid w:val="001F191F"/>
    <w:rsid w:val="001F1A12"/>
    <w:rsid w:val="001F22A5"/>
    <w:rsid w:val="001F2C54"/>
    <w:rsid w:val="001F3027"/>
    <w:rsid w:val="001F4A46"/>
    <w:rsid w:val="001F4A5C"/>
    <w:rsid w:val="001F4C4C"/>
    <w:rsid w:val="001F4F31"/>
    <w:rsid w:val="001F589A"/>
    <w:rsid w:val="001F614F"/>
    <w:rsid w:val="001F63CD"/>
    <w:rsid w:val="001F6A98"/>
    <w:rsid w:val="001F6F87"/>
    <w:rsid w:val="00200087"/>
    <w:rsid w:val="00201602"/>
    <w:rsid w:val="002016D3"/>
    <w:rsid w:val="00201DF0"/>
    <w:rsid w:val="002025DF"/>
    <w:rsid w:val="00202625"/>
    <w:rsid w:val="00202665"/>
    <w:rsid w:val="0020322E"/>
    <w:rsid w:val="002032E0"/>
    <w:rsid w:val="002039B7"/>
    <w:rsid w:val="00203E84"/>
    <w:rsid w:val="00204150"/>
    <w:rsid w:val="00204233"/>
    <w:rsid w:val="00204A60"/>
    <w:rsid w:val="0020501E"/>
    <w:rsid w:val="00205DB4"/>
    <w:rsid w:val="00206E76"/>
    <w:rsid w:val="002074BB"/>
    <w:rsid w:val="002105D9"/>
    <w:rsid w:val="00210831"/>
    <w:rsid w:val="00210928"/>
    <w:rsid w:val="00211D1F"/>
    <w:rsid w:val="00212F98"/>
    <w:rsid w:val="00213425"/>
    <w:rsid w:val="00213E97"/>
    <w:rsid w:val="002142C8"/>
    <w:rsid w:val="00216AE5"/>
    <w:rsid w:val="0022057C"/>
    <w:rsid w:val="002210F3"/>
    <w:rsid w:val="0022131E"/>
    <w:rsid w:val="00221F52"/>
    <w:rsid w:val="00222ACB"/>
    <w:rsid w:val="00222AEA"/>
    <w:rsid w:val="00223A9F"/>
    <w:rsid w:val="00223D41"/>
    <w:rsid w:val="00223E08"/>
    <w:rsid w:val="00224036"/>
    <w:rsid w:val="00224601"/>
    <w:rsid w:val="00224AF4"/>
    <w:rsid w:val="00224D93"/>
    <w:rsid w:val="0022522F"/>
    <w:rsid w:val="002262C5"/>
    <w:rsid w:val="0022732A"/>
    <w:rsid w:val="00227B9F"/>
    <w:rsid w:val="00230833"/>
    <w:rsid w:val="00230DAF"/>
    <w:rsid w:val="0023135C"/>
    <w:rsid w:val="00231913"/>
    <w:rsid w:val="00232218"/>
    <w:rsid w:val="00232A29"/>
    <w:rsid w:val="0023306B"/>
    <w:rsid w:val="002331D0"/>
    <w:rsid w:val="002336D8"/>
    <w:rsid w:val="002336FE"/>
    <w:rsid w:val="0023394A"/>
    <w:rsid w:val="002341E7"/>
    <w:rsid w:val="00234453"/>
    <w:rsid w:val="002358F4"/>
    <w:rsid w:val="00236ED7"/>
    <w:rsid w:val="002409B2"/>
    <w:rsid w:val="00240FF2"/>
    <w:rsid w:val="00241BE4"/>
    <w:rsid w:val="00242249"/>
    <w:rsid w:val="0024327A"/>
    <w:rsid w:val="00243392"/>
    <w:rsid w:val="00243706"/>
    <w:rsid w:val="00244324"/>
    <w:rsid w:val="00244EAA"/>
    <w:rsid w:val="002453A9"/>
    <w:rsid w:val="0024600A"/>
    <w:rsid w:val="0025045F"/>
    <w:rsid w:val="00250583"/>
    <w:rsid w:val="00250608"/>
    <w:rsid w:val="00251003"/>
    <w:rsid w:val="002515AF"/>
    <w:rsid w:val="00251AE7"/>
    <w:rsid w:val="0025335B"/>
    <w:rsid w:val="00253CE9"/>
    <w:rsid w:val="00254664"/>
    <w:rsid w:val="00254743"/>
    <w:rsid w:val="00254BA5"/>
    <w:rsid w:val="002550D6"/>
    <w:rsid w:val="00255517"/>
    <w:rsid w:val="00256A17"/>
    <w:rsid w:val="00256BA9"/>
    <w:rsid w:val="00257A73"/>
    <w:rsid w:val="00257BD0"/>
    <w:rsid w:val="0026289B"/>
    <w:rsid w:val="00262B87"/>
    <w:rsid w:val="0026354E"/>
    <w:rsid w:val="002639F8"/>
    <w:rsid w:val="00263F7A"/>
    <w:rsid w:val="0026469A"/>
    <w:rsid w:val="0026583A"/>
    <w:rsid w:val="002658FA"/>
    <w:rsid w:val="00266AF3"/>
    <w:rsid w:val="00266BDE"/>
    <w:rsid w:val="00266FDA"/>
    <w:rsid w:val="002672D0"/>
    <w:rsid w:val="00272A86"/>
    <w:rsid w:val="00273779"/>
    <w:rsid w:val="00273B2A"/>
    <w:rsid w:val="00273F69"/>
    <w:rsid w:val="00273FC9"/>
    <w:rsid w:val="0027430B"/>
    <w:rsid w:val="00274551"/>
    <w:rsid w:val="00276760"/>
    <w:rsid w:val="00276D59"/>
    <w:rsid w:val="002776B8"/>
    <w:rsid w:val="0028021E"/>
    <w:rsid w:val="002805D5"/>
    <w:rsid w:val="002814E9"/>
    <w:rsid w:val="00281AAF"/>
    <w:rsid w:val="00281D28"/>
    <w:rsid w:val="0028367D"/>
    <w:rsid w:val="00283A71"/>
    <w:rsid w:val="00283F20"/>
    <w:rsid w:val="002855D0"/>
    <w:rsid w:val="002860CE"/>
    <w:rsid w:val="0028676C"/>
    <w:rsid w:val="0028731F"/>
    <w:rsid w:val="002903E9"/>
    <w:rsid w:val="00290608"/>
    <w:rsid w:val="00291380"/>
    <w:rsid w:val="00291F59"/>
    <w:rsid w:val="00292653"/>
    <w:rsid w:val="00292831"/>
    <w:rsid w:val="00292D53"/>
    <w:rsid w:val="002933E5"/>
    <w:rsid w:val="00293925"/>
    <w:rsid w:val="0029528F"/>
    <w:rsid w:val="002958FE"/>
    <w:rsid w:val="00295D43"/>
    <w:rsid w:val="002964CD"/>
    <w:rsid w:val="0029669E"/>
    <w:rsid w:val="00296BE1"/>
    <w:rsid w:val="002975C6"/>
    <w:rsid w:val="00297811"/>
    <w:rsid w:val="00297EA4"/>
    <w:rsid w:val="002A0738"/>
    <w:rsid w:val="002A0785"/>
    <w:rsid w:val="002A17A0"/>
    <w:rsid w:val="002A2020"/>
    <w:rsid w:val="002A2089"/>
    <w:rsid w:val="002A367F"/>
    <w:rsid w:val="002A370D"/>
    <w:rsid w:val="002A3E1A"/>
    <w:rsid w:val="002A40A5"/>
    <w:rsid w:val="002A433D"/>
    <w:rsid w:val="002A4B89"/>
    <w:rsid w:val="002A54E7"/>
    <w:rsid w:val="002A56C2"/>
    <w:rsid w:val="002A5CCC"/>
    <w:rsid w:val="002A61DD"/>
    <w:rsid w:val="002A6853"/>
    <w:rsid w:val="002B05C3"/>
    <w:rsid w:val="002B0C97"/>
    <w:rsid w:val="002B0ECE"/>
    <w:rsid w:val="002B14DE"/>
    <w:rsid w:val="002B1918"/>
    <w:rsid w:val="002B2B13"/>
    <w:rsid w:val="002B2BBE"/>
    <w:rsid w:val="002B310C"/>
    <w:rsid w:val="002B330E"/>
    <w:rsid w:val="002B3833"/>
    <w:rsid w:val="002B3A1A"/>
    <w:rsid w:val="002B42C0"/>
    <w:rsid w:val="002B5236"/>
    <w:rsid w:val="002B598D"/>
    <w:rsid w:val="002B6E75"/>
    <w:rsid w:val="002B6FFE"/>
    <w:rsid w:val="002B79AC"/>
    <w:rsid w:val="002C018D"/>
    <w:rsid w:val="002C20C9"/>
    <w:rsid w:val="002C211E"/>
    <w:rsid w:val="002C3A99"/>
    <w:rsid w:val="002C3ABE"/>
    <w:rsid w:val="002C3E7D"/>
    <w:rsid w:val="002C427C"/>
    <w:rsid w:val="002C4365"/>
    <w:rsid w:val="002C46F3"/>
    <w:rsid w:val="002C5389"/>
    <w:rsid w:val="002C6206"/>
    <w:rsid w:val="002C623C"/>
    <w:rsid w:val="002C6552"/>
    <w:rsid w:val="002C7B4B"/>
    <w:rsid w:val="002D34CB"/>
    <w:rsid w:val="002D3A9D"/>
    <w:rsid w:val="002D4229"/>
    <w:rsid w:val="002D4F2D"/>
    <w:rsid w:val="002D5895"/>
    <w:rsid w:val="002D62AA"/>
    <w:rsid w:val="002D6C7B"/>
    <w:rsid w:val="002D6CB5"/>
    <w:rsid w:val="002D7011"/>
    <w:rsid w:val="002D743B"/>
    <w:rsid w:val="002D7899"/>
    <w:rsid w:val="002D795D"/>
    <w:rsid w:val="002E0D89"/>
    <w:rsid w:val="002E0DBA"/>
    <w:rsid w:val="002E2A2A"/>
    <w:rsid w:val="002E35C9"/>
    <w:rsid w:val="002E3F5B"/>
    <w:rsid w:val="002E415E"/>
    <w:rsid w:val="002E49A8"/>
    <w:rsid w:val="002E4ECA"/>
    <w:rsid w:val="002E5814"/>
    <w:rsid w:val="002E65AA"/>
    <w:rsid w:val="002E6A4F"/>
    <w:rsid w:val="002E6D3E"/>
    <w:rsid w:val="002E72E7"/>
    <w:rsid w:val="002F0018"/>
    <w:rsid w:val="002F046B"/>
    <w:rsid w:val="002F20DF"/>
    <w:rsid w:val="002F2D73"/>
    <w:rsid w:val="002F36EF"/>
    <w:rsid w:val="002F4480"/>
    <w:rsid w:val="002F472D"/>
    <w:rsid w:val="002F4A13"/>
    <w:rsid w:val="002F4A9C"/>
    <w:rsid w:val="002F4B40"/>
    <w:rsid w:val="002F5592"/>
    <w:rsid w:val="002F598B"/>
    <w:rsid w:val="002F5AE4"/>
    <w:rsid w:val="002F5B62"/>
    <w:rsid w:val="002F6F20"/>
    <w:rsid w:val="002F759B"/>
    <w:rsid w:val="002F7E81"/>
    <w:rsid w:val="002F7F47"/>
    <w:rsid w:val="002F7F9C"/>
    <w:rsid w:val="00300276"/>
    <w:rsid w:val="0030028A"/>
    <w:rsid w:val="003004D2"/>
    <w:rsid w:val="00300A1F"/>
    <w:rsid w:val="00300E5D"/>
    <w:rsid w:val="003028DB"/>
    <w:rsid w:val="003028EE"/>
    <w:rsid w:val="00303271"/>
    <w:rsid w:val="00304064"/>
    <w:rsid w:val="00304158"/>
    <w:rsid w:val="00304624"/>
    <w:rsid w:val="00304BC5"/>
    <w:rsid w:val="00304F73"/>
    <w:rsid w:val="0030539A"/>
    <w:rsid w:val="00305C7A"/>
    <w:rsid w:val="00305D96"/>
    <w:rsid w:val="003067CD"/>
    <w:rsid w:val="00307052"/>
    <w:rsid w:val="003071C0"/>
    <w:rsid w:val="00307788"/>
    <w:rsid w:val="003077C3"/>
    <w:rsid w:val="00307F37"/>
    <w:rsid w:val="00310130"/>
    <w:rsid w:val="00310775"/>
    <w:rsid w:val="00310B75"/>
    <w:rsid w:val="0031108C"/>
    <w:rsid w:val="00311397"/>
    <w:rsid w:val="0031165C"/>
    <w:rsid w:val="00312674"/>
    <w:rsid w:val="00312C30"/>
    <w:rsid w:val="00312D9F"/>
    <w:rsid w:val="0031377E"/>
    <w:rsid w:val="0031393C"/>
    <w:rsid w:val="00313EF7"/>
    <w:rsid w:val="0031436B"/>
    <w:rsid w:val="00314FC2"/>
    <w:rsid w:val="00315893"/>
    <w:rsid w:val="00315DAE"/>
    <w:rsid w:val="0031648D"/>
    <w:rsid w:val="0031649B"/>
    <w:rsid w:val="003174CC"/>
    <w:rsid w:val="00320AE5"/>
    <w:rsid w:val="003216B6"/>
    <w:rsid w:val="00321DDB"/>
    <w:rsid w:val="00322096"/>
    <w:rsid w:val="003220BA"/>
    <w:rsid w:val="00322549"/>
    <w:rsid w:val="0032358B"/>
    <w:rsid w:val="0032460A"/>
    <w:rsid w:val="00324A6A"/>
    <w:rsid w:val="00324F57"/>
    <w:rsid w:val="00325579"/>
    <w:rsid w:val="003257DB"/>
    <w:rsid w:val="003258A2"/>
    <w:rsid w:val="00326047"/>
    <w:rsid w:val="003261E4"/>
    <w:rsid w:val="0033019A"/>
    <w:rsid w:val="00330AD5"/>
    <w:rsid w:val="0033122B"/>
    <w:rsid w:val="003334F7"/>
    <w:rsid w:val="00333B42"/>
    <w:rsid w:val="003341F3"/>
    <w:rsid w:val="0033423D"/>
    <w:rsid w:val="0033532D"/>
    <w:rsid w:val="003353C1"/>
    <w:rsid w:val="00335589"/>
    <w:rsid w:val="00335A46"/>
    <w:rsid w:val="00335EE6"/>
    <w:rsid w:val="00335F90"/>
    <w:rsid w:val="0033622D"/>
    <w:rsid w:val="00337846"/>
    <w:rsid w:val="00340543"/>
    <w:rsid w:val="00340F8A"/>
    <w:rsid w:val="00341196"/>
    <w:rsid w:val="00341E50"/>
    <w:rsid w:val="003429DD"/>
    <w:rsid w:val="00342B1C"/>
    <w:rsid w:val="00342FDB"/>
    <w:rsid w:val="003433F0"/>
    <w:rsid w:val="003439F3"/>
    <w:rsid w:val="00343A24"/>
    <w:rsid w:val="00343E44"/>
    <w:rsid w:val="00344AEE"/>
    <w:rsid w:val="00345668"/>
    <w:rsid w:val="003456FC"/>
    <w:rsid w:val="00345ECF"/>
    <w:rsid w:val="003468BE"/>
    <w:rsid w:val="00346C6F"/>
    <w:rsid w:val="00346FC1"/>
    <w:rsid w:val="00346FE3"/>
    <w:rsid w:val="0034780B"/>
    <w:rsid w:val="00350D7A"/>
    <w:rsid w:val="00351879"/>
    <w:rsid w:val="00351CE3"/>
    <w:rsid w:val="00351D51"/>
    <w:rsid w:val="003521FF"/>
    <w:rsid w:val="003528C7"/>
    <w:rsid w:val="0035291C"/>
    <w:rsid w:val="00352A7E"/>
    <w:rsid w:val="00353466"/>
    <w:rsid w:val="00353B5B"/>
    <w:rsid w:val="00354EF6"/>
    <w:rsid w:val="00355780"/>
    <w:rsid w:val="00355EF2"/>
    <w:rsid w:val="0035644D"/>
    <w:rsid w:val="003568F6"/>
    <w:rsid w:val="00356B02"/>
    <w:rsid w:val="0035741A"/>
    <w:rsid w:val="003609FB"/>
    <w:rsid w:val="00360B5B"/>
    <w:rsid w:val="0036115E"/>
    <w:rsid w:val="00361168"/>
    <w:rsid w:val="00361663"/>
    <w:rsid w:val="00361E59"/>
    <w:rsid w:val="00361E99"/>
    <w:rsid w:val="003625F4"/>
    <w:rsid w:val="00362C2D"/>
    <w:rsid w:val="00362F3F"/>
    <w:rsid w:val="0036379F"/>
    <w:rsid w:val="00364A74"/>
    <w:rsid w:val="00366B65"/>
    <w:rsid w:val="003670E2"/>
    <w:rsid w:val="00371DCC"/>
    <w:rsid w:val="00372B3C"/>
    <w:rsid w:val="00376417"/>
    <w:rsid w:val="003806BF"/>
    <w:rsid w:val="003807D9"/>
    <w:rsid w:val="00380A46"/>
    <w:rsid w:val="00381325"/>
    <w:rsid w:val="0038262D"/>
    <w:rsid w:val="0038307C"/>
    <w:rsid w:val="003830B8"/>
    <w:rsid w:val="00383676"/>
    <w:rsid w:val="003838BA"/>
    <w:rsid w:val="00383A42"/>
    <w:rsid w:val="00384683"/>
    <w:rsid w:val="00384759"/>
    <w:rsid w:val="00384883"/>
    <w:rsid w:val="00385568"/>
    <w:rsid w:val="0038592C"/>
    <w:rsid w:val="003864C6"/>
    <w:rsid w:val="00386C67"/>
    <w:rsid w:val="003878D3"/>
    <w:rsid w:val="0039033D"/>
    <w:rsid w:val="0039052B"/>
    <w:rsid w:val="003909C0"/>
    <w:rsid w:val="00390E8B"/>
    <w:rsid w:val="00390FC7"/>
    <w:rsid w:val="0039301F"/>
    <w:rsid w:val="003943EF"/>
    <w:rsid w:val="00394A64"/>
    <w:rsid w:val="00395A6D"/>
    <w:rsid w:val="00395AF3"/>
    <w:rsid w:val="00396276"/>
    <w:rsid w:val="0039710E"/>
    <w:rsid w:val="003971E2"/>
    <w:rsid w:val="00397BAB"/>
    <w:rsid w:val="003A00D9"/>
    <w:rsid w:val="003A00F3"/>
    <w:rsid w:val="003A01BD"/>
    <w:rsid w:val="003A0F6C"/>
    <w:rsid w:val="003A1932"/>
    <w:rsid w:val="003A2683"/>
    <w:rsid w:val="003A2A07"/>
    <w:rsid w:val="003A3518"/>
    <w:rsid w:val="003A7728"/>
    <w:rsid w:val="003A77BA"/>
    <w:rsid w:val="003A7988"/>
    <w:rsid w:val="003A79F7"/>
    <w:rsid w:val="003A7B35"/>
    <w:rsid w:val="003B0F86"/>
    <w:rsid w:val="003B11B5"/>
    <w:rsid w:val="003B1551"/>
    <w:rsid w:val="003B1991"/>
    <w:rsid w:val="003B22D5"/>
    <w:rsid w:val="003B2D64"/>
    <w:rsid w:val="003B32F2"/>
    <w:rsid w:val="003B36EA"/>
    <w:rsid w:val="003B4010"/>
    <w:rsid w:val="003B41CD"/>
    <w:rsid w:val="003B44E3"/>
    <w:rsid w:val="003B55C7"/>
    <w:rsid w:val="003B5823"/>
    <w:rsid w:val="003B5824"/>
    <w:rsid w:val="003B5B0C"/>
    <w:rsid w:val="003B5CD6"/>
    <w:rsid w:val="003B6488"/>
    <w:rsid w:val="003B66CD"/>
    <w:rsid w:val="003B68C7"/>
    <w:rsid w:val="003C020D"/>
    <w:rsid w:val="003C0DBD"/>
    <w:rsid w:val="003C1C0F"/>
    <w:rsid w:val="003C48BA"/>
    <w:rsid w:val="003C5714"/>
    <w:rsid w:val="003C57BC"/>
    <w:rsid w:val="003C5BFA"/>
    <w:rsid w:val="003C5CB2"/>
    <w:rsid w:val="003C6325"/>
    <w:rsid w:val="003C737D"/>
    <w:rsid w:val="003D09CD"/>
    <w:rsid w:val="003D18DC"/>
    <w:rsid w:val="003D485D"/>
    <w:rsid w:val="003D4A14"/>
    <w:rsid w:val="003D4BAD"/>
    <w:rsid w:val="003D4F72"/>
    <w:rsid w:val="003D5836"/>
    <w:rsid w:val="003D588D"/>
    <w:rsid w:val="003D5962"/>
    <w:rsid w:val="003D61AA"/>
    <w:rsid w:val="003D6E48"/>
    <w:rsid w:val="003D6EF2"/>
    <w:rsid w:val="003D6F8D"/>
    <w:rsid w:val="003D7554"/>
    <w:rsid w:val="003E0C42"/>
    <w:rsid w:val="003E1894"/>
    <w:rsid w:val="003E2908"/>
    <w:rsid w:val="003E2B8F"/>
    <w:rsid w:val="003E2C47"/>
    <w:rsid w:val="003E2FEE"/>
    <w:rsid w:val="003E3E6F"/>
    <w:rsid w:val="003E454A"/>
    <w:rsid w:val="003E511E"/>
    <w:rsid w:val="003E5BE2"/>
    <w:rsid w:val="003F01BC"/>
    <w:rsid w:val="003F03D3"/>
    <w:rsid w:val="003F083A"/>
    <w:rsid w:val="003F095E"/>
    <w:rsid w:val="003F1D5C"/>
    <w:rsid w:val="003F20A0"/>
    <w:rsid w:val="003F245E"/>
    <w:rsid w:val="003F2621"/>
    <w:rsid w:val="003F3595"/>
    <w:rsid w:val="003F3678"/>
    <w:rsid w:val="003F41CD"/>
    <w:rsid w:val="003F44B6"/>
    <w:rsid w:val="003F48CC"/>
    <w:rsid w:val="003F583A"/>
    <w:rsid w:val="003F74AB"/>
    <w:rsid w:val="003F79BE"/>
    <w:rsid w:val="003F7D4F"/>
    <w:rsid w:val="00400509"/>
    <w:rsid w:val="00400A3C"/>
    <w:rsid w:val="004012EF"/>
    <w:rsid w:val="004025BA"/>
    <w:rsid w:val="004044FF"/>
    <w:rsid w:val="0040621A"/>
    <w:rsid w:val="0040770F"/>
    <w:rsid w:val="00407EB2"/>
    <w:rsid w:val="00411DAE"/>
    <w:rsid w:val="004131A8"/>
    <w:rsid w:val="0041339A"/>
    <w:rsid w:val="004151C3"/>
    <w:rsid w:val="004154BF"/>
    <w:rsid w:val="004156BC"/>
    <w:rsid w:val="004168D9"/>
    <w:rsid w:val="00416930"/>
    <w:rsid w:val="00416F1B"/>
    <w:rsid w:val="0041794F"/>
    <w:rsid w:val="00417E7D"/>
    <w:rsid w:val="00420C16"/>
    <w:rsid w:val="00421AF1"/>
    <w:rsid w:val="00422442"/>
    <w:rsid w:val="00422B98"/>
    <w:rsid w:val="00423B74"/>
    <w:rsid w:val="004244E2"/>
    <w:rsid w:val="00424FBE"/>
    <w:rsid w:val="0042598B"/>
    <w:rsid w:val="00425FDE"/>
    <w:rsid w:val="00427C34"/>
    <w:rsid w:val="0043004F"/>
    <w:rsid w:val="004302AA"/>
    <w:rsid w:val="004311B1"/>
    <w:rsid w:val="00431800"/>
    <w:rsid w:val="00431B99"/>
    <w:rsid w:val="00431E63"/>
    <w:rsid w:val="0043367B"/>
    <w:rsid w:val="00433926"/>
    <w:rsid w:val="004339FD"/>
    <w:rsid w:val="0043429B"/>
    <w:rsid w:val="0043501E"/>
    <w:rsid w:val="00435ABA"/>
    <w:rsid w:val="00436A12"/>
    <w:rsid w:val="00436B2B"/>
    <w:rsid w:val="00436DC4"/>
    <w:rsid w:val="004370F9"/>
    <w:rsid w:val="0043770A"/>
    <w:rsid w:val="00437AA2"/>
    <w:rsid w:val="00437F19"/>
    <w:rsid w:val="0044099A"/>
    <w:rsid w:val="00440FAB"/>
    <w:rsid w:val="004410F3"/>
    <w:rsid w:val="00441F1D"/>
    <w:rsid w:val="00442CC6"/>
    <w:rsid w:val="00443449"/>
    <w:rsid w:val="00443664"/>
    <w:rsid w:val="00443B44"/>
    <w:rsid w:val="00444553"/>
    <w:rsid w:val="004459B2"/>
    <w:rsid w:val="004459BC"/>
    <w:rsid w:val="00445B23"/>
    <w:rsid w:val="00445DA3"/>
    <w:rsid w:val="00445FA8"/>
    <w:rsid w:val="00446057"/>
    <w:rsid w:val="0044661F"/>
    <w:rsid w:val="00446BD3"/>
    <w:rsid w:val="00446C52"/>
    <w:rsid w:val="00447D2A"/>
    <w:rsid w:val="0045059C"/>
    <w:rsid w:val="00450FAE"/>
    <w:rsid w:val="0045148B"/>
    <w:rsid w:val="00452295"/>
    <w:rsid w:val="00452DC7"/>
    <w:rsid w:val="004533AC"/>
    <w:rsid w:val="00453FC0"/>
    <w:rsid w:val="00454098"/>
    <w:rsid w:val="0045427E"/>
    <w:rsid w:val="00455BD6"/>
    <w:rsid w:val="00455BE9"/>
    <w:rsid w:val="00455CB9"/>
    <w:rsid w:val="00455F3B"/>
    <w:rsid w:val="00456BA1"/>
    <w:rsid w:val="00456DD9"/>
    <w:rsid w:val="004574D9"/>
    <w:rsid w:val="00457E78"/>
    <w:rsid w:val="00460CC0"/>
    <w:rsid w:val="0046101A"/>
    <w:rsid w:val="0046154A"/>
    <w:rsid w:val="00461704"/>
    <w:rsid w:val="00462BD5"/>
    <w:rsid w:val="00466637"/>
    <w:rsid w:val="00467329"/>
    <w:rsid w:val="00467438"/>
    <w:rsid w:val="00470593"/>
    <w:rsid w:val="00471C55"/>
    <w:rsid w:val="0047215B"/>
    <w:rsid w:val="00472345"/>
    <w:rsid w:val="00473BF0"/>
    <w:rsid w:val="00473C84"/>
    <w:rsid w:val="00473E4C"/>
    <w:rsid w:val="00474335"/>
    <w:rsid w:val="00474E7B"/>
    <w:rsid w:val="0047534B"/>
    <w:rsid w:val="0047570E"/>
    <w:rsid w:val="0047623B"/>
    <w:rsid w:val="004769F8"/>
    <w:rsid w:val="00476CAA"/>
    <w:rsid w:val="00477397"/>
    <w:rsid w:val="0047776E"/>
    <w:rsid w:val="00480C18"/>
    <w:rsid w:val="004813F0"/>
    <w:rsid w:val="00481508"/>
    <w:rsid w:val="00482A16"/>
    <w:rsid w:val="0048366E"/>
    <w:rsid w:val="00484348"/>
    <w:rsid w:val="00484FC9"/>
    <w:rsid w:val="00484FEE"/>
    <w:rsid w:val="00485904"/>
    <w:rsid w:val="004863A3"/>
    <w:rsid w:val="004865AF"/>
    <w:rsid w:val="004866AC"/>
    <w:rsid w:val="0048691D"/>
    <w:rsid w:val="00490F81"/>
    <w:rsid w:val="004912AC"/>
    <w:rsid w:val="00491731"/>
    <w:rsid w:val="0049178F"/>
    <w:rsid w:val="00491A66"/>
    <w:rsid w:val="004920D6"/>
    <w:rsid w:val="0049283E"/>
    <w:rsid w:val="00492A2A"/>
    <w:rsid w:val="00493352"/>
    <w:rsid w:val="00493498"/>
    <w:rsid w:val="00493F46"/>
    <w:rsid w:val="00495289"/>
    <w:rsid w:val="00495423"/>
    <w:rsid w:val="0049623B"/>
    <w:rsid w:val="00496377"/>
    <w:rsid w:val="0049684E"/>
    <w:rsid w:val="00496C55"/>
    <w:rsid w:val="0049734E"/>
    <w:rsid w:val="004A004E"/>
    <w:rsid w:val="004A05E2"/>
    <w:rsid w:val="004A06D9"/>
    <w:rsid w:val="004A1BCB"/>
    <w:rsid w:val="004A20B9"/>
    <w:rsid w:val="004A3091"/>
    <w:rsid w:val="004A30AB"/>
    <w:rsid w:val="004A3B8D"/>
    <w:rsid w:val="004A446A"/>
    <w:rsid w:val="004A44FC"/>
    <w:rsid w:val="004A50AB"/>
    <w:rsid w:val="004A522F"/>
    <w:rsid w:val="004A53E8"/>
    <w:rsid w:val="004A5949"/>
    <w:rsid w:val="004A603E"/>
    <w:rsid w:val="004A62FF"/>
    <w:rsid w:val="004A660C"/>
    <w:rsid w:val="004B019B"/>
    <w:rsid w:val="004B01B5"/>
    <w:rsid w:val="004B0A18"/>
    <w:rsid w:val="004B1E5B"/>
    <w:rsid w:val="004B2543"/>
    <w:rsid w:val="004B25A7"/>
    <w:rsid w:val="004B25B6"/>
    <w:rsid w:val="004B3B84"/>
    <w:rsid w:val="004B4DB1"/>
    <w:rsid w:val="004B55C3"/>
    <w:rsid w:val="004B7E35"/>
    <w:rsid w:val="004B7F76"/>
    <w:rsid w:val="004C1E50"/>
    <w:rsid w:val="004C23B8"/>
    <w:rsid w:val="004C339B"/>
    <w:rsid w:val="004C39B7"/>
    <w:rsid w:val="004C3D4E"/>
    <w:rsid w:val="004C6D4D"/>
    <w:rsid w:val="004C6F58"/>
    <w:rsid w:val="004C6FF0"/>
    <w:rsid w:val="004C7881"/>
    <w:rsid w:val="004C7BC1"/>
    <w:rsid w:val="004D1D42"/>
    <w:rsid w:val="004D1DFE"/>
    <w:rsid w:val="004D2792"/>
    <w:rsid w:val="004D2D46"/>
    <w:rsid w:val="004D2D58"/>
    <w:rsid w:val="004D392E"/>
    <w:rsid w:val="004D3F3F"/>
    <w:rsid w:val="004D4A7A"/>
    <w:rsid w:val="004D522F"/>
    <w:rsid w:val="004D551A"/>
    <w:rsid w:val="004D5CA8"/>
    <w:rsid w:val="004D5EF4"/>
    <w:rsid w:val="004D6BEE"/>
    <w:rsid w:val="004D6C8B"/>
    <w:rsid w:val="004D6C95"/>
    <w:rsid w:val="004D6CFB"/>
    <w:rsid w:val="004D7100"/>
    <w:rsid w:val="004D7555"/>
    <w:rsid w:val="004D76B1"/>
    <w:rsid w:val="004D7F51"/>
    <w:rsid w:val="004E09F2"/>
    <w:rsid w:val="004E118C"/>
    <w:rsid w:val="004E1310"/>
    <w:rsid w:val="004E311D"/>
    <w:rsid w:val="004E36D0"/>
    <w:rsid w:val="004E4E5D"/>
    <w:rsid w:val="004E52C9"/>
    <w:rsid w:val="004E5477"/>
    <w:rsid w:val="004E63AE"/>
    <w:rsid w:val="004E683F"/>
    <w:rsid w:val="004E7246"/>
    <w:rsid w:val="004F093D"/>
    <w:rsid w:val="004F09C6"/>
    <w:rsid w:val="004F11D9"/>
    <w:rsid w:val="004F1634"/>
    <w:rsid w:val="004F18FE"/>
    <w:rsid w:val="004F2335"/>
    <w:rsid w:val="004F283B"/>
    <w:rsid w:val="004F2EB9"/>
    <w:rsid w:val="004F30A5"/>
    <w:rsid w:val="004F33BC"/>
    <w:rsid w:val="004F3F1F"/>
    <w:rsid w:val="004F4371"/>
    <w:rsid w:val="004F4EC6"/>
    <w:rsid w:val="004F54B2"/>
    <w:rsid w:val="004F5EB7"/>
    <w:rsid w:val="004F73D8"/>
    <w:rsid w:val="004F7EE3"/>
    <w:rsid w:val="00501812"/>
    <w:rsid w:val="00501ACE"/>
    <w:rsid w:val="0050248B"/>
    <w:rsid w:val="005027BF"/>
    <w:rsid w:val="00502823"/>
    <w:rsid w:val="00503D00"/>
    <w:rsid w:val="00503F85"/>
    <w:rsid w:val="00505019"/>
    <w:rsid w:val="00505FB5"/>
    <w:rsid w:val="00507A36"/>
    <w:rsid w:val="00507D56"/>
    <w:rsid w:val="005103EF"/>
    <w:rsid w:val="00511C8F"/>
    <w:rsid w:val="00511EFA"/>
    <w:rsid w:val="005120D9"/>
    <w:rsid w:val="00512158"/>
    <w:rsid w:val="005123C1"/>
    <w:rsid w:val="00512554"/>
    <w:rsid w:val="005127B8"/>
    <w:rsid w:val="00512F8E"/>
    <w:rsid w:val="00513058"/>
    <w:rsid w:val="005134D8"/>
    <w:rsid w:val="00513683"/>
    <w:rsid w:val="005137D7"/>
    <w:rsid w:val="0051481D"/>
    <w:rsid w:val="00514893"/>
    <w:rsid w:val="005178B0"/>
    <w:rsid w:val="0052062D"/>
    <w:rsid w:val="005208F7"/>
    <w:rsid w:val="005211A8"/>
    <w:rsid w:val="005221C0"/>
    <w:rsid w:val="00523088"/>
    <w:rsid w:val="00523E17"/>
    <w:rsid w:val="0052403C"/>
    <w:rsid w:val="005248B4"/>
    <w:rsid w:val="00524C7D"/>
    <w:rsid w:val="005253EC"/>
    <w:rsid w:val="00525F5D"/>
    <w:rsid w:val="005267BA"/>
    <w:rsid w:val="00526E8A"/>
    <w:rsid w:val="00527AFA"/>
    <w:rsid w:val="00527D19"/>
    <w:rsid w:val="0053129E"/>
    <w:rsid w:val="005312B8"/>
    <w:rsid w:val="005312FE"/>
    <w:rsid w:val="0053448D"/>
    <w:rsid w:val="00534F6D"/>
    <w:rsid w:val="00535149"/>
    <w:rsid w:val="005357C2"/>
    <w:rsid w:val="00535AD2"/>
    <w:rsid w:val="005361C2"/>
    <w:rsid w:val="005363E2"/>
    <w:rsid w:val="00536EE7"/>
    <w:rsid w:val="00536EF9"/>
    <w:rsid w:val="005377CC"/>
    <w:rsid w:val="005378AF"/>
    <w:rsid w:val="00540290"/>
    <w:rsid w:val="00543EC8"/>
    <w:rsid w:val="005449FD"/>
    <w:rsid w:val="00544BF3"/>
    <w:rsid w:val="00544E43"/>
    <w:rsid w:val="00544F5C"/>
    <w:rsid w:val="00545025"/>
    <w:rsid w:val="005451B5"/>
    <w:rsid w:val="00551885"/>
    <w:rsid w:val="00552466"/>
    <w:rsid w:val="005531CE"/>
    <w:rsid w:val="00553989"/>
    <w:rsid w:val="005545AF"/>
    <w:rsid w:val="00554743"/>
    <w:rsid w:val="005563B9"/>
    <w:rsid w:val="00556477"/>
    <w:rsid w:val="0055672B"/>
    <w:rsid w:val="00556FFE"/>
    <w:rsid w:val="00560807"/>
    <w:rsid w:val="00560FB0"/>
    <w:rsid w:val="00561908"/>
    <w:rsid w:val="00561B3E"/>
    <w:rsid w:val="00561E5D"/>
    <w:rsid w:val="00562109"/>
    <w:rsid w:val="005638D0"/>
    <w:rsid w:val="00565683"/>
    <w:rsid w:val="00565E97"/>
    <w:rsid w:val="005665C2"/>
    <w:rsid w:val="005667B6"/>
    <w:rsid w:val="00566C9E"/>
    <w:rsid w:val="005670C5"/>
    <w:rsid w:val="005675CA"/>
    <w:rsid w:val="00567819"/>
    <w:rsid w:val="00570063"/>
    <w:rsid w:val="00570245"/>
    <w:rsid w:val="00570579"/>
    <w:rsid w:val="00570C8D"/>
    <w:rsid w:val="00570CFD"/>
    <w:rsid w:val="005719DD"/>
    <w:rsid w:val="0057248A"/>
    <w:rsid w:val="00572E37"/>
    <w:rsid w:val="00572F44"/>
    <w:rsid w:val="00573260"/>
    <w:rsid w:val="005737AB"/>
    <w:rsid w:val="00573B9B"/>
    <w:rsid w:val="00573E55"/>
    <w:rsid w:val="005754EA"/>
    <w:rsid w:val="00576419"/>
    <w:rsid w:val="0057642E"/>
    <w:rsid w:val="00576892"/>
    <w:rsid w:val="00576D31"/>
    <w:rsid w:val="005775BC"/>
    <w:rsid w:val="00580A08"/>
    <w:rsid w:val="00580B2D"/>
    <w:rsid w:val="00580F35"/>
    <w:rsid w:val="005812C0"/>
    <w:rsid w:val="0058135E"/>
    <w:rsid w:val="00583B92"/>
    <w:rsid w:val="00583CF1"/>
    <w:rsid w:val="00583D7F"/>
    <w:rsid w:val="00584505"/>
    <w:rsid w:val="005871DE"/>
    <w:rsid w:val="00587E07"/>
    <w:rsid w:val="00590C79"/>
    <w:rsid w:val="00591024"/>
    <w:rsid w:val="00591178"/>
    <w:rsid w:val="005915A6"/>
    <w:rsid w:val="005915F5"/>
    <w:rsid w:val="00591842"/>
    <w:rsid w:val="00591F1C"/>
    <w:rsid w:val="0059235C"/>
    <w:rsid w:val="00592C34"/>
    <w:rsid w:val="00593AC3"/>
    <w:rsid w:val="00593D15"/>
    <w:rsid w:val="00594448"/>
    <w:rsid w:val="00594574"/>
    <w:rsid w:val="0059698C"/>
    <w:rsid w:val="00596CAB"/>
    <w:rsid w:val="005973A9"/>
    <w:rsid w:val="00597696"/>
    <w:rsid w:val="00597736"/>
    <w:rsid w:val="005978E3"/>
    <w:rsid w:val="005A094E"/>
    <w:rsid w:val="005A0A9B"/>
    <w:rsid w:val="005A121A"/>
    <w:rsid w:val="005A180D"/>
    <w:rsid w:val="005A1CEB"/>
    <w:rsid w:val="005A2199"/>
    <w:rsid w:val="005A26D7"/>
    <w:rsid w:val="005A2D08"/>
    <w:rsid w:val="005A36A3"/>
    <w:rsid w:val="005A37AE"/>
    <w:rsid w:val="005A3E6E"/>
    <w:rsid w:val="005A4097"/>
    <w:rsid w:val="005A4E9B"/>
    <w:rsid w:val="005A4F72"/>
    <w:rsid w:val="005A5483"/>
    <w:rsid w:val="005A653F"/>
    <w:rsid w:val="005A6E3F"/>
    <w:rsid w:val="005A7A00"/>
    <w:rsid w:val="005A7B1E"/>
    <w:rsid w:val="005B0A8F"/>
    <w:rsid w:val="005B0CA7"/>
    <w:rsid w:val="005B2F62"/>
    <w:rsid w:val="005B3825"/>
    <w:rsid w:val="005B3D9F"/>
    <w:rsid w:val="005B4164"/>
    <w:rsid w:val="005B4528"/>
    <w:rsid w:val="005B48AD"/>
    <w:rsid w:val="005B51F6"/>
    <w:rsid w:val="005B670C"/>
    <w:rsid w:val="005B6A72"/>
    <w:rsid w:val="005B6ACB"/>
    <w:rsid w:val="005B76A5"/>
    <w:rsid w:val="005B781E"/>
    <w:rsid w:val="005C03A2"/>
    <w:rsid w:val="005C040B"/>
    <w:rsid w:val="005C12A8"/>
    <w:rsid w:val="005C2049"/>
    <w:rsid w:val="005C2F92"/>
    <w:rsid w:val="005C308F"/>
    <w:rsid w:val="005C353B"/>
    <w:rsid w:val="005C3613"/>
    <w:rsid w:val="005C3A08"/>
    <w:rsid w:val="005C3BCF"/>
    <w:rsid w:val="005C4642"/>
    <w:rsid w:val="005C5BBA"/>
    <w:rsid w:val="005C60FF"/>
    <w:rsid w:val="005C6C81"/>
    <w:rsid w:val="005C6D5E"/>
    <w:rsid w:val="005C6F47"/>
    <w:rsid w:val="005C7E9E"/>
    <w:rsid w:val="005D0668"/>
    <w:rsid w:val="005D06E5"/>
    <w:rsid w:val="005D0986"/>
    <w:rsid w:val="005D0D24"/>
    <w:rsid w:val="005D1D64"/>
    <w:rsid w:val="005D2CC4"/>
    <w:rsid w:val="005D3E84"/>
    <w:rsid w:val="005D4230"/>
    <w:rsid w:val="005D5137"/>
    <w:rsid w:val="005D6027"/>
    <w:rsid w:val="005D60AE"/>
    <w:rsid w:val="005D6E8B"/>
    <w:rsid w:val="005D739F"/>
    <w:rsid w:val="005D7623"/>
    <w:rsid w:val="005D7CB8"/>
    <w:rsid w:val="005E0BD0"/>
    <w:rsid w:val="005E0F97"/>
    <w:rsid w:val="005E12E5"/>
    <w:rsid w:val="005E19C3"/>
    <w:rsid w:val="005E1A4C"/>
    <w:rsid w:val="005E1B89"/>
    <w:rsid w:val="005E2221"/>
    <w:rsid w:val="005E29F4"/>
    <w:rsid w:val="005E38E1"/>
    <w:rsid w:val="005E4863"/>
    <w:rsid w:val="005E50EC"/>
    <w:rsid w:val="005E56E7"/>
    <w:rsid w:val="005E58D8"/>
    <w:rsid w:val="005E59DA"/>
    <w:rsid w:val="005E63DB"/>
    <w:rsid w:val="005E6C9C"/>
    <w:rsid w:val="005E6C9F"/>
    <w:rsid w:val="005E74BD"/>
    <w:rsid w:val="005F0135"/>
    <w:rsid w:val="005F0C8D"/>
    <w:rsid w:val="005F2449"/>
    <w:rsid w:val="005F372E"/>
    <w:rsid w:val="005F5BA0"/>
    <w:rsid w:val="005F630C"/>
    <w:rsid w:val="005F69DE"/>
    <w:rsid w:val="005F6D19"/>
    <w:rsid w:val="005F7CE8"/>
    <w:rsid w:val="00600182"/>
    <w:rsid w:val="006004A0"/>
    <w:rsid w:val="006004F0"/>
    <w:rsid w:val="00600AA9"/>
    <w:rsid w:val="00601536"/>
    <w:rsid w:val="0060179C"/>
    <w:rsid w:val="0060181C"/>
    <w:rsid w:val="0060219D"/>
    <w:rsid w:val="00602284"/>
    <w:rsid w:val="006030B7"/>
    <w:rsid w:val="00603377"/>
    <w:rsid w:val="00603D74"/>
    <w:rsid w:val="00603EFF"/>
    <w:rsid w:val="00604607"/>
    <w:rsid w:val="00605025"/>
    <w:rsid w:val="00605336"/>
    <w:rsid w:val="00605635"/>
    <w:rsid w:val="00605B36"/>
    <w:rsid w:val="006062C0"/>
    <w:rsid w:val="0060741A"/>
    <w:rsid w:val="00607A8C"/>
    <w:rsid w:val="006100A7"/>
    <w:rsid w:val="0061105D"/>
    <w:rsid w:val="00611414"/>
    <w:rsid w:val="006118B4"/>
    <w:rsid w:val="00611B8E"/>
    <w:rsid w:val="00612607"/>
    <w:rsid w:val="00613C11"/>
    <w:rsid w:val="006142E9"/>
    <w:rsid w:val="0061496E"/>
    <w:rsid w:val="00615741"/>
    <w:rsid w:val="00615859"/>
    <w:rsid w:val="006162DF"/>
    <w:rsid w:val="00616893"/>
    <w:rsid w:val="0061773C"/>
    <w:rsid w:val="006207AC"/>
    <w:rsid w:val="00620A00"/>
    <w:rsid w:val="00620F35"/>
    <w:rsid w:val="006213E0"/>
    <w:rsid w:val="006213EF"/>
    <w:rsid w:val="006222B9"/>
    <w:rsid w:val="006226FA"/>
    <w:rsid w:val="00622990"/>
    <w:rsid w:val="00622A32"/>
    <w:rsid w:val="00622AD8"/>
    <w:rsid w:val="00623444"/>
    <w:rsid w:val="006235BE"/>
    <w:rsid w:val="0062668E"/>
    <w:rsid w:val="00627DAE"/>
    <w:rsid w:val="00627EB6"/>
    <w:rsid w:val="006309FA"/>
    <w:rsid w:val="00631B0F"/>
    <w:rsid w:val="0063205C"/>
    <w:rsid w:val="006324A3"/>
    <w:rsid w:val="00632F0B"/>
    <w:rsid w:val="006334B0"/>
    <w:rsid w:val="00634512"/>
    <w:rsid w:val="006354DB"/>
    <w:rsid w:val="00635633"/>
    <w:rsid w:val="006362BD"/>
    <w:rsid w:val="006369DF"/>
    <w:rsid w:val="00636A25"/>
    <w:rsid w:val="00636D14"/>
    <w:rsid w:val="00637453"/>
    <w:rsid w:val="006374E6"/>
    <w:rsid w:val="006406BD"/>
    <w:rsid w:val="00640B1A"/>
    <w:rsid w:val="00640CAA"/>
    <w:rsid w:val="0064151C"/>
    <w:rsid w:val="0064176E"/>
    <w:rsid w:val="00641BCB"/>
    <w:rsid w:val="00642093"/>
    <w:rsid w:val="00642B7C"/>
    <w:rsid w:val="006436AD"/>
    <w:rsid w:val="00643785"/>
    <w:rsid w:val="006450C9"/>
    <w:rsid w:val="00645492"/>
    <w:rsid w:val="00646143"/>
    <w:rsid w:val="00646296"/>
    <w:rsid w:val="006467A5"/>
    <w:rsid w:val="00647524"/>
    <w:rsid w:val="0064766F"/>
    <w:rsid w:val="006503EA"/>
    <w:rsid w:val="00651075"/>
    <w:rsid w:val="00651EBB"/>
    <w:rsid w:val="00652041"/>
    <w:rsid w:val="00653155"/>
    <w:rsid w:val="00654261"/>
    <w:rsid w:val="00654477"/>
    <w:rsid w:val="00654BCA"/>
    <w:rsid w:val="00656660"/>
    <w:rsid w:val="00656669"/>
    <w:rsid w:val="00656908"/>
    <w:rsid w:val="0065695B"/>
    <w:rsid w:val="00656A83"/>
    <w:rsid w:val="00656C55"/>
    <w:rsid w:val="00656DC4"/>
    <w:rsid w:val="00656F74"/>
    <w:rsid w:val="00657BA7"/>
    <w:rsid w:val="006602DC"/>
    <w:rsid w:val="00662FEC"/>
    <w:rsid w:val="00664AE9"/>
    <w:rsid w:val="00664D9D"/>
    <w:rsid w:val="006657F6"/>
    <w:rsid w:val="00666119"/>
    <w:rsid w:val="00666296"/>
    <w:rsid w:val="0066681D"/>
    <w:rsid w:val="00666FF0"/>
    <w:rsid w:val="0067293D"/>
    <w:rsid w:val="0067420D"/>
    <w:rsid w:val="0067476C"/>
    <w:rsid w:val="00674A94"/>
    <w:rsid w:val="006751B3"/>
    <w:rsid w:val="00675CC5"/>
    <w:rsid w:val="00676036"/>
    <w:rsid w:val="00676169"/>
    <w:rsid w:val="0067628B"/>
    <w:rsid w:val="00676508"/>
    <w:rsid w:val="00677194"/>
    <w:rsid w:val="0068050A"/>
    <w:rsid w:val="00680D5D"/>
    <w:rsid w:val="0068104A"/>
    <w:rsid w:val="0068122B"/>
    <w:rsid w:val="006812B5"/>
    <w:rsid w:val="0068142D"/>
    <w:rsid w:val="00681827"/>
    <w:rsid w:val="00682241"/>
    <w:rsid w:val="006826BD"/>
    <w:rsid w:val="00682A77"/>
    <w:rsid w:val="00682C9B"/>
    <w:rsid w:val="00684122"/>
    <w:rsid w:val="0068503C"/>
    <w:rsid w:val="0068647D"/>
    <w:rsid w:val="00686620"/>
    <w:rsid w:val="00686C1F"/>
    <w:rsid w:val="006872B8"/>
    <w:rsid w:val="00690D13"/>
    <w:rsid w:val="006912E9"/>
    <w:rsid w:val="00691ACB"/>
    <w:rsid w:val="0069296E"/>
    <w:rsid w:val="006930D9"/>
    <w:rsid w:val="00694748"/>
    <w:rsid w:val="00695227"/>
    <w:rsid w:val="00696331"/>
    <w:rsid w:val="00696A4A"/>
    <w:rsid w:val="00696CCF"/>
    <w:rsid w:val="00697617"/>
    <w:rsid w:val="00697F7A"/>
    <w:rsid w:val="006A02FD"/>
    <w:rsid w:val="006A0714"/>
    <w:rsid w:val="006A0821"/>
    <w:rsid w:val="006A0B47"/>
    <w:rsid w:val="006A1303"/>
    <w:rsid w:val="006A130E"/>
    <w:rsid w:val="006A2A46"/>
    <w:rsid w:val="006A32E7"/>
    <w:rsid w:val="006A372B"/>
    <w:rsid w:val="006A4EB6"/>
    <w:rsid w:val="006A5C8D"/>
    <w:rsid w:val="006A6A32"/>
    <w:rsid w:val="006A7AC2"/>
    <w:rsid w:val="006B0283"/>
    <w:rsid w:val="006B0A8F"/>
    <w:rsid w:val="006B0B88"/>
    <w:rsid w:val="006B11A9"/>
    <w:rsid w:val="006B1B74"/>
    <w:rsid w:val="006B2229"/>
    <w:rsid w:val="006B2AB7"/>
    <w:rsid w:val="006B313C"/>
    <w:rsid w:val="006B32D8"/>
    <w:rsid w:val="006B345E"/>
    <w:rsid w:val="006B3639"/>
    <w:rsid w:val="006B371A"/>
    <w:rsid w:val="006B41E6"/>
    <w:rsid w:val="006B48B3"/>
    <w:rsid w:val="006B4A80"/>
    <w:rsid w:val="006B5219"/>
    <w:rsid w:val="006B6B26"/>
    <w:rsid w:val="006B7849"/>
    <w:rsid w:val="006C087F"/>
    <w:rsid w:val="006C0DA3"/>
    <w:rsid w:val="006C1283"/>
    <w:rsid w:val="006C2797"/>
    <w:rsid w:val="006C36C6"/>
    <w:rsid w:val="006C40F1"/>
    <w:rsid w:val="006C5494"/>
    <w:rsid w:val="006C6BBB"/>
    <w:rsid w:val="006C7301"/>
    <w:rsid w:val="006C731F"/>
    <w:rsid w:val="006C7AD3"/>
    <w:rsid w:val="006D0655"/>
    <w:rsid w:val="006D06AC"/>
    <w:rsid w:val="006D10C3"/>
    <w:rsid w:val="006D1316"/>
    <w:rsid w:val="006D226F"/>
    <w:rsid w:val="006D2BB5"/>
    <w:rsid w:val="006D2F02"/>
    <w:rsid w:val="006D3975"/>
    <w:rsid w:val="006D3A8E"/>
    <w:rsid w:val="006D3B76"/>
    <w:rsid w:val="006D551F"/>
    <w:rsid w:val="006D5591"/>
    <w:rsid w:val="006D561F"/>
    <w:rsid w:val="006D5A9B"/>
    <w:rsid w:val="006D5AD1"/>
    <w:rsid w:val="006D61B1"/>
    <w:rsid w:val="006D6A19"/>
    <w:rsid w:val="006D7410"/>
    <w:rsid w:val="006D78DB"/>
    <w:rsid w:val="006E09DB"/>
    <w:rsid w:val="006E0BB4"/>
    <w:rsid w:val="006E0C08"/>
    <w:rsid w:val="006E0F2B"/>
    <w:rsid w:val="006E175D"/>
    <w:rsid w:val="006E1DEA"/>
    <w:rsid w:val="006E298E"/>
    <w:rsid w:val="006E2AD2"/>
    <w:rsid w:val="006E35FA"/>
    <w:rsid w:val="006E3A74"/>
    <w:rsid w:val="006E4199"/>
    <w:rsid w:val="006E4908"/>
    <w:rsid w:val="006E4F24"/>
    <w:rsid w:val="006E5CB0"/>
    <w:rsid w:val="006E5FD4"/>
    <w:rsid w:val="006E5FE0"/>
    <w:rsid w:val="006E6CF9"/>
    <w:rsid w:val="006E6E66"/>
    <w:rsid w:val="006E75A6"/>
    <w:rsid w:val="006F1A3F"/>
    <w:rsid w:val="006F1EEA"/>
    <w:rsid w:val="006F20B2"/>
    <w:rsid w:val="006F2414"/>
    <w:rsid w:val="006F2695"/>
    <w:rsid w:val="006F283A"/>
    <w:rsid w:val="006F30AC"/>
    <w:rsid w:val="006F35E1"/>
    <w:rsid w:val="006F37E2"/>
    <w:rsid w:val="006F3836"/>
    <w:rsid w:val="006F3D35"/>
    <w:rsid w:val="006F53CD"/>
    <w:rsid w:val="006F5AC5"/>
    <w:rsid w:val="006F5D6A"/>
    <w:rsid w:val="006F675A"/>
    <w:rsid w:val="006F72A0"/>
    <w:rsid w:val="007002F3"/>
    <w:rsid w:val="00701D9B"/>
    <w:rsid w:val="0070276F"/>
    <w:rsid w:val="00702911"/>
    <w:rsid w:val="007031B0"/>
    <w:rsid w:val="0070442A"/>
    <w:rsid w:val="007054CA"/>
    <w:rsid w:val="00707732"/>
    <w:rsid w:val="00710251"/>
    <w:rsid w:val="00710CA0"/>
    <w:rsid w:val="00710D39"/>
    <w:rsid w:val="00711262"/>
    <w:rsid w:val="00712038"/>
    <w:rsid w:val="0071261A"/>
    <w:rsid w:val="00712A37"/>
    <w:rsid w:val="00712EB1"/>
    <w:rsid w:val="00712F4D"/>
    <w:rsid w:val="00713B68"/>
    <w:rsid w:val="00713BBC"/>
    <w:rsid w:val="007145E5"/>
    <w:rsid w:val="00715456"/>
    <w:rsid w:val="00715596"/>
    <w:rsid w:val="007156EB"/>
    <w:rsid w:val="00715D5A"/>
    <w:rsid w:val="00715E26"/>
    <w:rsid w:val="00717537"/>
    <w:rsid w:val="00717B28"/>
    <w:rsid w:val="007208DB"/>
    <w:rsid w:val="007216D6"/>
    <w:rsid w:val="00721880"/>
    <w:rsid w:val="00721C92"/>
    <w:rsid w:val="00721F81"/>
    <w:rsid w:val="00722046"/>
    <w:rsid w:val="00722110"/>
    <w:rsid w:val="00722BE8"/>
    <w:rsid w:val="007243B6"/>
    <w:rsid w:val="00724AF7"/>
    <w:rsid w:val="0072559E"/>
    <w:rsid w:val="00725850"/>
    <w:rsid w:val="00726154"/>
    <w:rsid w:val="00726278"/>
    <w:rsid w:val="00726A4D"/>
    <w:rsid w:val="0073070B"/>
    <w:rsid w:val="00731307"/>
    <w:rsid w:val="0073162F"/>
    <w:rsid w:val="00731658"/>
    <w:rsid w:val="00731F41"/>
    <w:rsid w:val="00732048"/>
    <w:rsid w:val="00732EAC"/>
    <w:rsid w:val="00733B6A"/>
    <w:rsid w:val="00733D08"/>
    <w:rsid w:val="00735CEB"/>
    <w:rsid w:val="007362E9"/>
    <w:rsid w:val="007379F7"/>
    <w:rsid w:val="00741588"/>
    <w:rsid w:val="00742156"/>
    <w:rsid w:val="00743C01"/>
    <w:rsid w:val="00744E7F"/>
    <w:rsid w:val="00745E0D"/>
    <w:rsid w:val="007467D8"/>
    <w:rsid w:val="00746E99"/>
    <w:rsid w:val="0074755C"/>
    <w:rsid w:val="007477BD"/>
    <w:rsid w:val="00747F30"/>
    <w:rsid w:val="00750A6F"/>
    <w:rsid w:val="007511EA"/>
    <w:rsid w:val="00751C9F"/>
    <w:rsid w:val="0075208E"/>
    <w:rsid w:val="00752F55"/>
    <w:rsid w:val="00754341"/>
    <w:rsid w:val="0075442F"/>
    <w:rsid w:val="007549DC"/>
    <w:rsid w:val="00754B55"/>
    <w:rsid w:val="00755B08"/>
    <w:rsid w:val="00755C2F"/>
    <w:rsid w:val="007563CD"/>
    <w:rsid w:val="007564E9"/>
    <w:rsid w:val="007577F5"/>
    <w:rsid w:val="00757B2E"/>
    <w:rsid w:val="00760255"/>
    <w:rsid w:val="00760460"/>
    <w:rsid w:val="00761E3C"/>
    <w:rsid w:val="00762E13"/>
    <w:rsid w:val="00763CA2"/>
    <w:rsid w:val="00763F82"/>
    <w:rsid w:val="00764154"/>
    <w:rsid w:val="007641AC"/>
    <w:rsid w:val="007648C9"/>
    <w:rsid w:val="00765DEE"/>
    <w:rsid w:val="00767D19"/>
    <w:rsid w:val="00767FCB"/>
    <w:rsid w:val="007703BB"/>
    <w:rsid w:val="007713FA"/>
    <w:rsid w:val="00771795"/>
    <w:rsid w:val="00773298"/>
    <w:rsid w:val="00773664"/>
    <w:rsid w:val="00773BB3"/>
    <w:rsid w:val="007746B8"/>
    <w:rsid w:val="007752F2"/>
    <w:rsid w:val="00775E6B"/>
    <w:rsid w:val="00776314"/>
    <w:rsid w:val="00776369"/>
    <w:rsid w:val="00776801"/>
    <w:rsid w:val="0077686D"/>
    <w:rsid w:val="00780B28"/>
    <w:rsid w:val="00781DC3"/>
    <w:rsid w:val="0078233B"/>
    <w:rsid w:val="007824DA"/>
    <w:rsid w:val="0078457A"/>
    <w:rsid w:val="00784CB9"/>
    <w:rsid w:val="0078517B"/>
    <w:rsid w:val="00785446"/>
    <w:rsid w:val="007868B7"/>
    <w:rsid w:val="0078787B"/>
    <w:rsid w:val="007908FF"/>
    <w:rsid w:val="007912B1"/>
    <w:rsid w:val="007918A7"/>
    <w:rsid w:val="00792854"/>
    <w:rsid w:val="00794D45"/>
    <w:rsid w:val="00796464"/>
    <w:rsid w:val="00796D92"/>
    <w:rsid w:val="00797457"/>
    <w:rsid w:val="00797587"/>
    <w:rsid w:val="007979D8"/>
    <w:rsid w:val="00797ABA"/>
    <w:rsid w:val="00797E32"/>
    <w:rsid w:val="007A2761"/>
    <w:rsid w:val="007A4B27"/>
    <w:rsid w:val="007A5BBB"/>
    <w:rsid w:val="007A679B"/>
    <w:rsid w:val="007A6950"/>
    <w:rsid w:val="007A72A1"/>
    <w:rsid w:val="007A74E2"/>
    <w:rsid w:val="007A7567"/>
    <w:rsid w:val="007B01EC"/>
    <w:rsid w:val="007B06B9"/>
    <w:rsid w:val="007B12AD"/>
    <w:rsid w:val="007B1A40"/>
    <w:rsid w:val="007B2419"/>
    <w:rsid w:val="007B27FF"/>
    <w:rsid w:val="007B3022"/>
    <w:rsid w:val="007B31EA"/>
    <w:rsid w:val="007B3F52"/>
    <w:rsid w:val="007B4C36"/>
    <w:rsid w:val="007B5753"/>
    <w:rsid w:val="007B58F0"/>
    <w:rsid w:val="007B6CE5"/>
    <w:rsid w:val="007B70B1"/>
    <w:rsid w:val="007B7E51"/>
    <w:rsid w:val="007C0327"/>
    <w:rsid w:val="007C232A"/>
    <w:rsid w:val="007C285F"/>
    <w:rsid w:val="007C2F83"/>
    <w:rsid w:val="007C496E"/>
    <w:rsid w:val="007C4DBC"/>
    <w:rsid w:val="007C4FF1"/>
    <w:rsid w:val="007C5765"/>
    <w:rsid w:val="007C5901"/>
    <w:rsid w:val="007C5ED2"/>
    <w:rsid w:val="007C6546"/>
    <w:rsid w:val="007C6BB9"/>
    <w:rsid w:val="007C70B7"/>
    <w:rsid w:val="007C751E"/>
    <w:rsid w:val="007D0202"/>
    <w:rsid w:val="007D1A19"/>
    <w:rsid w:val="007D2786"/>
    <w:rsid w:val="007D4433"/>
    <w:rsid w:val="007D4579"/>
    <w:rsid w:val="007D463A"/>
    <w:rsid w:val="007D48E5"/>
    <w:rsid w:val="007D4B7E"/>
    <w:rsid w:val="007D5C3F"/>
    <w:rsid w:val="007D690C"/>
    <w:rsid w:val="007D6F82"/>
    <w:rsid w:val="007D7471"/>
    <w:rsid w:val="007E054D"/>
    <w:rsid w:val="007E182C"/>
    <w:rsid w:val="007E1A2E"/>
    <w:rsid w:val="007E25AE"/>
    <w:rsid w:val="007E2F29"/>
    <w:rsid w:val="007E32B6"/>
    <w:rsid w:val="007E3352"/>
    <w:rsid w:val="007E3C43"/>
    <w:rsid w:val="007E4058"/>
    <w:rsid w:val="007E5B23"/>
    <w:rsid w:val="007E6E05"/>
    <w:rsid w:val="007E6FB5"/>
    <w:rsid w:val="007E6FD2"/>
    <w:rsid w:val="007E7816"/>
    <w:rsid w:val="007F00EE"/>
    <w:rsid w:val="007F198C"/>
    <w:rsid w:val="007F4544"/>
    <w:rsid w:val="007F51D3"/>
    <w:rsid w:val="007F5C0B"/>
    <w:rsid w:val="007F6BCB"/>
    <w:rsid w:val="007F7980"/>
    <w:rsid w:val="007F79AB"/>
    <w:rsid w:val="007F7C78"/>
    <w:rsid w:val="0080013C"/>
    <w:rsid w:val="00800B1A"/>
    <w:rsid w:val="00800FA9"/>
    <w:rsid w:val="008014DE"/>
    <w:rsid w:val="00802006"/>
    <w:rsid w:val="0080258C"/>
    <w:rsid w:val="00802A01"/>
    <w:rsid w:val="00803F84"/>
    <w:rsid w:val="00803FFD"/>
    <w:rsid w:val="00805C47"/>
    <w:rsid w:val="00806063"/>
    <w:rsid w:val="008062BE"/>
    <w:rsid w:val="0080727F"/>
    <w:rsid w:val="00807EEE"/>
    <w:rsid w:val="008111A0"/>
    <w:rsid w:val="008113AB"/>
    <w:rsid w:val="008119C9"/>
    <w:rsid w:val="008120F1"/>
    <w:rsid w:val="00812A44"/>
    <w:rsid w:val="00813862"/>
    <w:rsid w:val="008150BB"/>
    <w:rsid w:val="00815C84"/>
    <w:rsid w:val="00815CA4"/>
    <w:rsid w:val="00815E24"/>
    <w:rsid w:val="00815F13"/>
    <w:rsid w:val="0081657E"/>
    <w:rsid w:val="008170A8"/>
    <w:rsid w:val="008201F1"/>
    <w:rsid w:val="00820A93"/>
    <w:rsid w:val="00820D2F"/>
    <w:rsid w:val="00820D84"/>
    <w:rsid w:val="00821971"/>
    <w:rsid w:val="00821B7D"/>
    <w:rsid w:val="00822614"/>
    <w:rsid w:val="0082331A"/>
    <w:rsid w:val="00823F06"/>
    <w:rsid w:val="00824708"/>
    <w:rsid w:val="00824CDD"/>
    <w:rsid w:val="00825A30"/>
    <w:rsid w:val="00827E64"/>
    <w:rsid w:val="00827E71"/>
    <w:rsid w:val="00830D64"/>
    <w:rsid w:val="0083120E"/>
    <w:rsid w:val="008313EC"/>
    <w:rsid w:val="00831A01"/>
    <w:rsid w:val="00831D98"/>
    <w:rsid w:val="008321BE"/>
    <w:rsid w:val="0083275B"/>
    <w:rsid w:val="00832D63"/>
    <w:rsid w:val="008331CD"/>
    <w:rsid w:val="00833297"/>
    <w:rsid w:val="008335E3"/>
    <w:rsid w:val="008335E4"/>
    <w:rsid w:val="0083368D"/>
    <w:rsid w:val="00833F02"/>
    <w:rsid w:val="00833F4B"/>
    <w:rsid w:val="008343F9"/>
    <w:rsid w:val="00834982"/>
    <w:rsid w:val="00834F48"/>
    <w:rsid w:val="008352AD"/>
    <w:rsid w:val="008355B4"/>
    <w:rsid w:val="0083575F"/>
    <w:rsid w:val="008357AF"/>
    <w:rsid w:val="00835CEC"/>
    <w:rsid w:val="00836C5B"/>
    <w:rsid w:val="00837C45"/>
    <w:rsid w:val="00837E7C"/>
    <w:rsid w:val="008411E7"/>
    <w:rsid w:val="00841C80"/>
    <w:rsid w:val="00841E9C"/>
    <w:rsid w:val="00842C3F"/>
    <w:rsid w:val="008443A9"/>
    <w:rsid w:val="00844587"/>
    <w:rsid w:val="0084481D"/>
    <w:rsid w:val="00844A9C"/>
    <w:rsid w:val="0084536B"/>
    <w:rsid w:val="008456AF"/>
    <w:rsid w:val="00846236"/>
    <w:rsid w:val="008465DA"/>
    <w:rsid w:val="00846E8D"/>
    <w:rsid w:val="00847570"/>
    <w:rsid w:val="00847DDE"/>
    <w:rsid w:val="00847E95"/>
    <w:rsid w:val="00850152"/>
    <w:rsid w:val="00850CE4"/>
    <w:rsid w:val="00851432"/>
    <w:rsid w:val="00851F44"/>
    <w:rsid w:val="008522B5"/>
    <w:rsid w:val="00852D41"/>
    <w:rsid w:val="00852E27"/>
    <w:rsid w:val="00852EF5"/>
    <w:rsid w:val="0085369F"/>
    <w:rsid w:val="00853766"/>
    <w:rsid w:val="00855F90"/>
    <w:rsid w:val="008608E4"/>
    <w:rsid w:val="00860B4A"/>
    <w:rsid w:val="00861635"/>
    <w:rsid w:val="008618E4"/>
    <w:rsid w:val="008618F7"/>
    <w:rsid w:val="00861E7B"/>
    <w:rsid w:val="0086206C"/>
    <w:rsid w:val="008626C9"/>
    <w:rsid w:val="008635B4"/>
    <w:rsid w:val="00863794"/>
    <w:rsid w:val="00863A02"/>
    <w:rsid w:val="00863C65"/>
    <w:rsid w:val="008647F0"/>
    <w:rsid w:val="008658E0"/>
    <w:rsid w:val="00865A0D"/>
    <w:rsid w:val="00865CDC"/>
    <w:rsid w:val="00865CEA"/>
    <w:rsid w:val="00870A60"/>
    <w:rsid w:val="00872442"/>
    <w:rsid w:val="008728F2"/>
    <w:rsid w:val="008732B4"/>
    <w:rsid w:val="008741F6"/>
    <w:rsid w:val="00875657"/>
    <w:rsid w:val="008757FE"/>
    <w:rsid w:val="00877060"/>
    <w:rsid w:val="00877815"/>
    <w:rsid w:val="00877DF6"/>
    <w:rsid w:val="008810B6"/>
    <w:rsid w:val="00881531"/>
    <w:rsid w:val="00881C3E"/>
    <w:rsid w:val="00882056"/>
    <w:rsid w:val="00882DD4"/>
    <w:rsid w:val="00884067"/>
    <w:rsid w:val="00884D66"/>
    <w:rsid w:val="008854D9"/>
    <w:rsid w:val="00885574"/>
    <w:rsid w:val="00885A64"/>
    <w:rsid w:val="0088629B"/>
    <w:rsid w:val="00886CBC"/>
    <w:rsid w:val="008871F9"/>
    <w:rsid w:val="008873F6"/>
    <w:rsid w:val="00887970"/>
    <w:rsid w:val="00887992"/>
    <w:rsid w:val="00887C43"/>
    <w:rsid w:val="00890879"/>
    <w:rsid w:val="00890B1E"/>
    <w:rsid w:val="00890CE1"/>
    <w:rsid w:val="00891315"/>
    <w:rsid w:val="00891349"/>
    <w:rsid w:val="008913EC"/>
    <w:rsid w:val="0089247E"/>
    <w:rsid w:val="008925F7"/>
    <w:rsid w:val="00892CF8"/>
    <w:rsid w:val="00894197"/>
    <w:rsid w:val="0089453D"/>
    <w:rsid w:val="00894AF4"/>
    <w:rsid w:val="008952E2"/>
    <w:rsid w:val="0089598C"/>
    <w:rsid w:val="00895E22"/>
    <w:rsid w:val="008975CE"/>
    <w:rsid w:val="008975FB"/>
    <w:rsid w:val="008979F0"/>
    <w:rsid w:val="008A02E7"/>
    <w:rsid w:val="008A0503"/>
    <w:rsid w:val="008A0654"/>
    <w:rsid w:val="008A0F26"/>
    <w:rsid w:val="008A19CB"/>
    <w:rsid w:val="008A1B92"/>
    <w:rsid w:val="008A4692"/>
    <w:rsid w:val="008A4773"/>
    <w:rsid w:val="008A4BF8"/>
    <w:rsid w:val="008A53FD"/>
    <w:rsid w:val="008A592C"/>
    <w:rsid w:val="008A7AC0"/>
    <w:rsid w:val="008B0153"/>
    <w:rsid w:val="008B0FBF"/>
    <w:rsid w:val="008B1594"/>
    <w:rsid w:val="008B15B4"/>
    <w:rsid w:val="008B1661"/>
    <w:rsid w:val="008B1833"/>
    <w:rsid w:val="008B3190"/>
    <w:rsid w:val="008B4FBA"/>
    <w:rsid w:val="008B604B"/>
    <w:rsid w:val="008B6487"/>
    <w:rsid w:val="008B6519"/>
    <w:rsid w:val="008B68F6"/>
    <w:rsid w:val="008B6B20"/>
    <w:rsid w:val="008C02AD"/>
    <w:rsid w:val="008C06F5"/>
    <w:rsid w:val="008C0918"/>
    <w:rsid w:val="008C0ED9"/>
    <w:rsid w:val="008C0FE1"/>
    <w:rsid w:val="008C1A89"/>
    <w:rsid w:val="008C23AE"/>
    <w:rsid w:val="008C27DC"/>
    <w:rsid w:val="008C3FFF"/>
    <w:rsid w:val="008C5B91"/>
    <w:rsid w:val="008C7509"/>
    <w:rsid w:val="008D0587"/>
    <w:rsid w:val="008D061C"/>
    <w:rsid w:val="008D0D09"/>
    <w:rsid w:val="008D1ED7"/>
    <w:rsid w:val="008D28FB"/>
    <w:rsid w:val="008D4102"/>
    <w:rsid w:val="008D42EF"/>
    <w:rsid w:val="008D49DE"/>
    <w:rsid w:val="008D4EBD"/>
    <w:rsid w:val="008D5041"/>
    <w:rsid w:val="008D5409"/>
    <w:rsid w:val="008D5414"/>
    <w:rsid w:val="008D681B"/>
    <w:rsid w:val="008D6F82"/>
    <w:rsid w:val="008D734C"/>
    <w:rsid w:val="008D770F"/>
    <w:rsid w:val="008E08A7"/>
    <w:rsid w:val="008E1985"/>
    <w:rsid w:val="008E223C"/>
    <w:rsid w:val="008E280A"/>
    <w:rsid w:val="008E3F72"/>
    <w:rsid w:val="008E404D"/>
    <w:rsid w:val="008E4247"/>
    <w:rsid w:val="008E4831"/>
    <w:rsid w:val="008E4ECC"/>
    <w:rsid w:val="008E5046"/>
    <w:rsid w:val="008E54DD"/>
    <w:rsid w:val="008E558C"/>
    <w:rsid w:val="008E5B4D"/>
    <w:rsid w:val="008E5D95"/>
    <w:rsid w:val="008E6470"/>
    <w:rsid w:val="008E6C51"/>
    <w:rsid w:val="008E7385"/>
    <w:rsid w:val="008F0DF4"/>
    <w:rsid w:val="008F1CD6"/>
    <w:rsid w:val="008F353B"/>
    <w:rsid w:val="008F3A3B"/>
    <w:rsid w:val="008F44C4"/>
    <w:rsid w:val="008F4C33"/>
    <w:rsid w:val="008F5166"/>
    <w:rsid w:val="008F56FD"/>
    <w:rsid w:val="008F6008"/>
    <w:rsid w:val="008F6BFB"/>
    <w:rsid w:val="008F7595"/>
    <w:rsid w:val="008F77D2"/>
    <w:rsid w:val="009009F8"/>
    <w:rsid w:val="00901305"/>
    <w:rsid w:val="009013B8"/>
    <w:rsid w:val="009015DA"/>
    <w:rsid w:val="00901772"/>
    <w:rsid w:val="009029F0"/>
    <w:rsid w:val="00902A1D"/>
    <w:rsid w:val="00902CCE"/>
    <w:rsid w:val="00902EC5"/>
    <w:rsid w:val="00903AE5"/>
    <w:rsid w:val="00903D5E"/>
    <w:rsid w:val="00903E75"/>
    <w:rsid w:val="00903FCA"/>
    <w:rsid w:val="00904A0A"/>
    <w:rsid w:val="00904F58"/>
    <w:rsid w:val="00905BAB"/>
    <w:rsid w:val="0090636C"/>
    <w:rsid w:val="009079EA"/>
    <w:rsid w:val="00907B73"/>
    <w:rsid w:val="00907F17"/>
    <w:rsid w:val="009112A9"/>
    <w:rsid w:val="00911A69"/>
    <w:rsid w:val="009124C2"/>
    <w:rsid w:val="00913749"/>
    <w:rsid w:val="009139AC"/>
    <w:rsid w:val="009141DB"/>
    <w:rsid w:val="009143D4"/>
    <w:rsid w:val="0091449E"/>
    <w:rsid w:val="0091562C"/>
    <w:rsid w:val="00915901"/>
    <w:rsid w:val="00916131"/>
    <w:rsid w:val="00916231"/>
    <w:rsid w:val="0091672F"/>
    <w:rsid w:val="009168B5"/>
    <w:rsid w:val="00916AFE"/>
    <w:rsid w:val="009176DF"/>
    <w:rsid w:val="00920CD4"/>
    <w:rsid w:val="00920E23"/>
    <w:rsid w:val="00921512"/>
    <w:rsid w:val="009219FA"/>
    <w:rsid w:val="009222FF"/>
    <w:rsid w:val="0092250E"/>
    <w:rsid w:val="009229FD"/>
    <w:rsid w:val="00923564"/>
    <w:rsid w:val="00923CF0"/>
    <w:rsid w:val="00924A98"/>
    <w:rsid w:val="0092532E"/>
    <w:rsid w:val="00925953"/>
    <w:rsid w:val="00925A4D"/>
    <w:rsid w:val="00926680"/>
    <w:rsid w:val="00926A86"/>
    <w:rsid w:val="00926C03"/>
    <w:rsid w:val="00926D19"/>
    <w:rsid w:val="0092794F"/>
    <w:rsid w:val="009279F7"/>
    <w:rsid w:val="0093018A"/>
    <w:rsid w:val="009304CD"/>
    <w:rsid w:val="0093072D"/>
    <w:rsid w:val="0093085C"/>
    <w:rsid w:val="00930D73"/>
    <w:rsid w:val="00930DE9"/>
    <w:rsid w:val="00930FA2"/>
    <w:rsid w:val="00931884"/>
    <w:rsid w:val="00931B48"/>
    <w:rsid w:val="00932944"/>
    <w:rsid w:val="009330BC"/>
    <w:rsid w:val="00933D1A"/>
    <w:rsid w:val="00934370"/>
    <w:rsid w:val="00935036"/>
    <w:rsid w:val="009356DE"/>
    <w:rsid w:val="0093576A"/>
    <w:rsid w:val="009400F7"/>
    <w:rsid w:val="00940657"/>
    <w:rsid w:val="00940A5E"/>
    <w:rsid w:val="00940FDE"/>
    <w:rsid w:val="00941B0E"/>
    <w:rsid w:val="00942319"/>
    <w:rsid w:val="0094265A"/>
    <w:rsid w:val="009427DB"/>
    <w:rsid w:val="009429F1"/>
    <w:rsid w:val="00942B6B"/>
    <w:rsid w:val="0094419F"/>
    <w:rsid w:val="00944B15"/>
    <w:rsid w:val="009453FA"/>
    <w:rsid w:val="00945C8B"/>
    <w:rsid w:val="00945FB7"/>
    <w:rsid w:val="0094640F"/>
    <w:rsid w:val="00946901"/>
    <w:rsid w:val="00946FE7"/>
    <w:rsid w:val="0095047D"/>
    <w:rsid w:val="0095188C"/>
    <w:rsid w:val="00951FA8"/>
    <w:rsid w:val="00952B72"/>
    <w:rsid w:val="0095326F"/>
    <w:rsid w:val="009542C6"/>
    <w:rsid w:val="00954403"/>
    <w:rsid w:val="00954DB6"/>
    <w:rsid w:val="00954F0B"/>
    <w:rsid w:val="009558A0"/>
    <w:rsid w:val="00955DFB"/>
    <w:rsid w:val="009564C8"/>
    <w:rsid w:val="00956976"/>
    <w:rsid w:val="00956BC1"/>
    <w:rsid w:val="0095713A"/>
    <w:rsid w:val="00957CA5"/>
    <w:rsid w:val="00957D41"/>
    <w:rsid w:val="00960E4A"/>
    <w:rsid w:val="0096210A"/>
    <w:rsid w:val="00963746"/>
    <w:rsid w:val="00963938"/>
    <w:rsid w:val="00964F88"/>
    <w:rsid w:val="00965866"/>
    <w:rsid w:val="00966C49"/>
    <w:rsid w:val="00966CCD"/>
    <w:rsid w:val="00967439"/>
    <w:rsid w:val="009709F0"/>
    <w:rsid w:val="0097104A"/>
    <w:rsid w:val="00971D53"/>
    <w:rsid w:val="0097220B"/>
    <w:rsid w:val="00972F79"/>
    <w:rsid w:val="0097391D"/>
    <w:rsid w:val="00974819"/>
    <w:rsid w:val="00974A2A"/>
    <w:rsid w:val="009752C5"/>
    <w:rsid w:val="00975E5C"/>
    <w:rsid w:val="0097748C"/>
    <w:rsid w:val="00977EEE"/>
    <w:rsid w:val="00980A96"/>
    <w:rsid w:val="00980B38"/>
    <w:rsid w:val="00980DA6"/>
    <w:rsid w:val="00981CC6"/>
    <w:rsid w:val="009824CC"/>
    <w:rsid w:val="00982575"/>
    <w:rsid w:val="00982606"/>
    <w:rsid w:val="00982B57"/>
    <w:rsid w:val="009842B1"/>
    <w:rsid w:val="00984B39"/>
    <w:rsid w:val="00985D0F"/>
    <w:rsid w:val="009860D8"/>
    <w:rsid w:val="00986359"/>
    <w:rsid w:val="00986444"/>
    <w:rsid w:val="00986DF2"/>
    <w:rsid w:val="00986EC4"/>
    <w:rsid w:val="009877A8"/>
    <w:rsid w:val="00990C82"/>
    <w:rsid w:val="00990F67"/>
    <w:rsid w:val="0099141D"/>
    <w:rsid w:val="00991BB6"/>
    <w:rsid w:val="00992464"/>
    <w:rsid w:val="00993690"/>
    <w:rsid w:val="00994AFF"/>
    <w:rsid w:val="009952B1"/>
    <w:rsid w:val="009960CE"/>
    <w:rsid w:val="009962AC"/>
    <w:rsid w:val="0099729D"/>
    <w:rsid w:val="00997A0E"/>
    <w:rsid w:val="00997CBD"/>
    <w:rsid w:val="009A0682"/>
    <w:rsid w:val="009A06D5"/>
    <w:rsid w:val="009A0CEA"/>
    <w:rsid w:val="009A1EEC"/>
    <w:rsid w:val="009A2CF9"/>
    <w:rsid w:val="009A2F53"/>
    <w:rsid w:val="009A388A"/>
    <w:rsid w:val="009A4F9E"/>
    <w:rsid w:val="009A533C"/>
    <w:rsid w:val="009A5CF3"/>
    <w:rsid w:val="009A72A4"/>
    <w:rsid w:val="009B05B7"/>
    <w:rsid w:val="009B096F"/>
    <w:rsid w:val="009B0F5E"/>
    <w:rsid w:val="009B11DC"/>
    <w:rsid w:val="009B1509"/>
    <w:rsid w:val="009B1A7B"/>
    <w:rsid w:val="009B257A"/>
    <w:rsid w:val="009B275B"/>
    <w:rsid w:val="009B295D"/>
    <w:rsid w:val="009B36B8"/>
    <w:rsid w:val="009B3F0C"/>
    <w:rsid w:val="009B43FE"/>
    <w:rsid w:val="009B49CD"/>
    <w:rsid w:val="009B4F9B"/>
    <w:rsid w:val="009B657D"/>
    <w:rsid w:val="009B684C"/>
    <w:rsid w:val="009B6BC2"/>
    <w:rsid w:val="009C035F"/>
    <w:rsid w:val="009C0C7D"/>
    <w:rsid w:val="009C2238"/>
    <w:rsid w:val="009C30F9"/>
    <w:rsid w:val="009C5751"/>
    <w:rsid w:val="009C58AC"/>
    <w:rsid w:val="009C5A9D"/>
    <w:rsid w:val="009C5AF3"/>
    <w:rsid w:val="009C6475"/>
    <w:rsid w:val="009C6493"/>
    <w:rsid w:val="009C6574"/>
    <w:rsid w:val="009C6A67"/>
    <w:rsid w:val="009C7140"/>
    <w:rsid w:val="009C7E7B"/>
    <w:rsid w:val="009D1D7B"/>
    <w:rsid w:val="009D1DBC"/>
    <w:rsid w:val="009D31E2"/>
    <w:rsid w:val="009D32A1"/>
    <w:rsid w:val="009D474A"/>
    <w:rsid w:val="009D5345"/>
    <w:rsid w:val="009D54C1"/>
    <w:rsid w:val="009D56F6"/>
    <w:rsid w:val="009D6837"/>
    <w:rsid w:val="009D6902"/>
    <w:rsid w:val="009D7267"/>
    <w:rsid w:val="009E05B1"/>
    <w:rsid w:val="009E07E0"/>
    <w:rsid w:val="009E11D9"/>
    <w:rsid w:val="009E1232"/>
    <w:rsid w:val="009E20EE"/>
    <w:rsid w:val="009E2C0B"/>
    <w:rsid w:val="009E3725"/>
    <w:rsid w:val="009E4942"/>
    <w:rsid w:val="009E5A53"/>
    <w:rsid w:val="009E5A9D"/>
    <w:rsid w:val="009E7583"/>
    <w:rsid w:val="009E7AFC"/>
    <w:rsid w:val="009E7CBD"/>
    <w:rsid w:val="009F0647"/>
    <w:rsid w:val="009F0662"/>
    <w:rsid w:val="009F0E96"/>
    <w:rsid w:val="009F11BB"/>
    <w:rsid w:val="009F1761"/>
    <w:rsid w:val="009F26FD"/>
    <w:rsid w:val="009F2899"/>
    <w:rsid w:val="009F3413"/>
    <w:rsid w:val="009F3B11"/>
    <w:rsid w:val="009F3F4A"/>
    <w:rsid w:val="009F4929"/>
    <w:rsid w:val="009F4E66"/>
    <w:rsid w:val="009F5656"/>
    <w:rsid w:val="009F5788"/>
    <w:rsid w:val="009F5A28"/>
    <w:rsid w:val="009F6425"/>
    <w:rsid w:val="009F66E7"/>
    <w:rsid w:val="009F7950"/>
    <w:rsid w:val="00A0018B"/>
    <w:rsid w:val="00A007AC"/>
    <w:rsid w:val="00A00EDC"/>
    <w:rsid w:val="00A017DA"/>
    <w:rsid w:val="00A01891"/>
    <w:rsid w:val="00A01FD1"/>
    <w:rsid w:val="00A02AAD"/>
    <w:rsid w:val="00A03142"/>
    <w:rsid w:val="00A03BB3"/>
    <w:rsid w:val="00A04096"/>
    <w:rsid w:val="00A04345"/>
    <w:rsid w:val="00A0456C"/>
    <w:rsid w:val="00A05565"/>
    <w:rsid w:val="00A05BBB"/>
    <w:rsid w:val="00A071C9"/>
    <w:rsid w:val="00A07569"/>
    <w:rsid w:val="00A07E60"/>
    <w:rsid w:val="00A10156"/>
    <w:rsid w:val="00A101BD"/>
    <w:rsid w:val="00A10237"/>
    <w:rsid w:val="00A10AA3"/>
    <w:rsid w:val="00A10B32"/>
    <w:rsid w:val="00A10D39"/>
    <w:rsid w:val="00A112EA"/>
    <w:rsid w:val="00A1195E"/>
    <w:rsid w:val="00A12527"/>
    <w:rsid w:val="00A134DC"/>
    <w:rsid w:val="00A13804"/>
    <w:rsid w:val="00A14729"/>
    <w:rsid w:val="00A14995"/>
    <w:rsid w:val="00A14B27"/>
    <w:rsid w:val="00A1540A"/>
    <w:rsid w:val="00A15A3B"/>
    <w:rsid w:val="00A166E7"/>
    <w:rsid w:val="00A16774"/>
    <w:rsid w:val="00A16BF0"/>
    <w:rsid w:val="00A16D5E"/>
    <w:rsid w:val="00A17B1C"/>
    <w:rsid w:val="00A17F66"/>
    <w:rsid w:val="00A20891"/>
    <w:rsid w:val="00A21809"/>
    <w:rsid w:val="00A219CD"/>
    <w:rsid w:val="00A2237D"/>
    <w:rsid w:val="00A22C6C"/>
    <w:rsid w:val="00A22DC4"/>
    <w:rsid w:val="00A238A6"/>
    <w:rsid w:val="00A238D9"/>
    <w:rsid w:val="00A2648B"/>
    <w:rsid w:val="00A26645"/>
    <w:rsid w:val="00A266AC"/>
    <w:rsid w:val="00A267AD"/>
    <w:rsid w:val="00A26878"/>
    <w:rsid w:val="00A26F76"/>
    <w:rsid w:val="00A27C7D"/>
    <w:rsid w:val="00A30FB7"/>
    <w:rsid w:val="00A3126F"/>
    <w:rsid w:val="00A31B56"/>
    <w:rsid w:val="00A31E36"/>
    <w:rsid w:val="00A31EA2"/>
    <w:rsid w:val="00A31FC9"/>
    <w:rsid w:val="00A32500"/>
    <w:rsid w:val="00A3445A"/>
    <w:rsid w:val="00A34796"/>
    <w:rsid w:val="00A34879"/>
    <w:rsid w:val="00A34902"/>
    <w:rsid w:val="00A359EA"/>
    <w:rsid w:val="00A3690A"/>
    <w:rsid w:val="00A36B18"/>
    <w:rsid w:val="00A40018"/>
    <w:rsid w:val="00A41CE3"/>
    <w:rsid w:val="00A421D6"/>
    <w:rsid w:val="00A42A7A"/>
    <w:rsid w:val="00A42EF3"/>
    <w:rsid w:val="00A436B6"/>
    <w:rsid w:val="00A4373B"/>
    <w:rsid w:val="00A444DB"/>
    <w:rsid w:val="00A44B43"/>
    <w:rsid w:val="00A44DF8"/>
    <w:rsid w:val="00A4573E"/>
    <w:rsid w:val="00A47C8F"/>
    <w:rsid w:val="00A47D2E"/>
    <w:rsid w:val="00A47DBD"/>
    <w:rsid w:val="00A50869"/>
    <w:rsid w:val="00A50E1C"/>
    <w:rsid w:val="00A51C4E"/>
    <w:rsid w:val="00A51C86"/>
    <w:rsid w:val="00A520BB"/>
    <w:rsid w:val="00A523BF"/>
    <w:rsid w:val="00A53241"/>
    <w:rsid w:val="00A53325"/>
    <w:rsid w:val="00A53CF1"/>
    <w:rsid w:val="00A5404E"/>
    <w:rsid w:val="00A540A0"/>
    <w:rsid w:val="00A5600B"/>
    <w:rsid w:val="00A5625E"/>
    <w:rsid w:val="00A566E1"/>
    <w:rsid w:val="00A56CCE"/>
    <w:rsid w:val="00A574B5"/>
    <w:rsid w:val="00A57614"/>
    <w:rsid w:val="00A6035D"/>
    <w:rsid w:val="00A61408"/>
    <w:rsid w:val="00A6221D"/>
    <w:rsid w:val="00A63090"/>
    <w:rsid w:val="00A635E3"/>
    <w:rsid w:val="00A65455"/>
    <w:rsid w:val="00A66860"/>
    <w:rsid w:val="00A66A0B"/>
    <w:rsid w:val="00A672D2"/>
    <w:rsid w:val="00A67D7C"/>
    <w:rsid w:val="00A67EF2"/>
    <w:rsid w:val="00A70027"/>
    <w:rsid w:val="00A70754"/>
    <w:rsid w:val="00A70B3E"/>
    <w:rsid w:val="00A7231C"/>
    <w:rsid w:val="00A7313B"/>
    <w:rsid w:val="00A74C60"/>
    <w:rsid w:val="00A76C4E"/>
    <w:rsid w:val="00A76D84"/>
    <w:rsid w:val="00A803D3"/>
    <w:rsid w:val="00A80829"/>
    <w:rsid w:val="00A80981"/>
    <w:rsid w:val="00A8186F"/>
    <w:rsid w:val="00A82221"/>
    <w:rsid w:val="00A82260"/>
    <w:rsid w:val="00A82414"/>
    <w:rsid w:val="00A82D55"/>
    <w:rsid w:val="00A83104"/>
    <w:rsid w:val="00A83A37"/>
    <w:rsid w:val="00A83DCC"/>
    <w:rsid w:val="00A84589"/>
    <w:rsid w:val="00A8469D"/>
    <w:rsid w:val="00A84D9E"/>
    <w:rsid w:val="00A8531E"/>
    <w:rsid w:val="00A863FD"/>
    <w:rsid w:val="00A866A6"/>
    <w:rsid w:val="00A86B28"/>
    <w:rsid w:val="00A87335"/>
    <w:rsid w:val="00A87C93"/>
    <w:rsid w:val="00A9014B"/>
    <w:rsid w:val="00A9087A"/>
    <w:rsid w:val="00A90B72"/>
    <w:rsid w:val="00A90D8F"/>
    <w:rsid w:val="00A91048"/>
    <w:rsid w:val="00A91109"/>
    <w:rsid w:val="00A92E83"/>
    <w:rsid w:val="00A93654"/>
    <w:rsid w:val="00A93730"/>
    <w:rsid w:val="00A95204"/>
    <w:rsid w:val="00A978CE"/>
    <w:rsid w:val="00AA1198"/>
    <w:rsid w:val="00AA18D5"/>
    <w:rsid w:val="00AA1D00"/>
    <w:rsid w:val="00AA2522"/>
    <w:rsid w:val="00AA27D2"/>
    <w:rsid w:val="00AA322D"/>
    <w:rsid w:val="00AA3CFF"/>
    <w:rsid w:val="00AA3FAC"/>
    <w:rsid w:val="00AA4161"/>
    <w:rsid w:val="00AA523A"/>
    <w:rsid w:val="00AA566E"/>
    <w:rsid w:val="00AA5DA6"/>
    <w:rsid w:val="00AA6BB6"/>
    <w:rsid w:val="00AA7182"/>
    <w:rsid w:val="00AB032B"/>
    <w:rsid w:val="00AB07F7"/>
    <w:rsid w:val="00AB1255"/>
    <w:rsid w:val="00AB1977"/>
    <w:rsid w:val="00AB2B12"/>
    <w:rsid w:val="00AB2CDA"/>
    <w:rsid w:val="00AB3CB0"/>
    <w:rsid w:val="00AB47F7"/>
    <w:rsid w:val="00AB57E6"/>
    <w:rsid w:val="00AB6A80"/>
    <w:rsid w:val="00AB6AF9"/>
    <w:rsid w:val="00AB6C05"/>
    <w:rsid w:val="00AC0994"/>
    <w:rsid w:val="00AC163B"/>
    <w:rsid w:val="00AC284E"/>
    <w:rsid w:val="00AC336B"/>
    <w:rsid w:val="00AC385F"/>
    <w:rsid w:val="00AC51C2"/>
    <w:rsid w:val="00AC5212"/>
    <w:rsid w:val="00AC5260"/>
    <w:rsid w:val="00AC52EB"/>
    <w:rsid w:val="00AC5AD4"/>
    <w:rsid w:val="00AC5BAC"/>
    <w:rsid w:val="00AC60DF"/>
    <w:rsid w:val="00AC6390"/>
    <w:rsid w:val="00AD06A6"/>
    <w:rsid w:val="00AD0961"/>
    <w:rsid w:val="00AD0C99"/>
    <w:rsid w:val="00AD0D1E"/>
    <w:rsid w:val="00AD10ED"/>
    <w:rsid w:val="00AD118E"/>
    <w:rsid w:val="00AD18AA"/>
    <w:rsid w:val="00AD1D3C"/>
    <w:rsid w:val="00AD1E32"/>
    <w:rsid w:val="00AD2626"/>
    <w:rsid w:val="00AD2D25"/>
    <w:rsid w:val="00AD2F20"/>
    <w:rsid w:val="00AD33D2"/>
    <w:rsid w:val="00AD3499"/>
    <w:rsid w:val="00AD36C5"/>
    <w:rsid w:val="00AD3DA4"/>
    <w:rsid w:val="00AD42E1"/>
    <w:rsid w:val="00AD472C"/>
    <w:rsid w:val="00AD4F3A"/>
    <w:rsid w:val="00AD62C1"/>
    <w:rsid w:val="00AD62C4"/>
    <w:rsid w:val="00AD66DD"/>
    <w:rsid w:val="00AD6760"/>
    <w:rsid w:val="00AD6B3B"/>
    <w:rsid w:val="00AD7B83"/>
    <w:rsid w:val="00AD7BD4"/>
    <w:rsid w:val="00AE0137"/>
    <w:rsid w:val="00AE07AF"/>
    <w:rsid w:val="00AE0AE8"/>
    <w:rsid w:val="00AE13B3"/>
    <w:rsid w:val="00AE1661"/>
    <w:rsid w:val="00AE168B"/>
    <w:rsid w:val="00AE19C4"/>
    <w:rsid w:val="00AE1E4B"/>
    <w:rsid w:val="00AE1F0A"/>
    <w:rsid w:val="00AE27B8"/>
    <w:rsid w:val="00AE2F42"/>
    <w:rsid w:val="00AE2F89"/>
    <w:rsid w:val="00AE3F7B"/>
    <w:rsid w:val="00AE44EE"/>
    <w:rsid w:val="00AE5B1A"/>
    <w:rsid w:val="00AE79EE"/>
    <w:rsid w:val="00AE79F3"/>
    <w:rsid w:val="00AF08F0"/>
    <w:rsid w:val="00AF0C2C"/>
    <w:rsid w:val="00AF0E1D"/>
    <w:rsid w:val="00AF0F1E"/>
    <w:rsid w:val="00AF12A0"/>
    <w:rsid w:val="00AF17F1"/>
    <w:rsid w:val="00AF243E"/>
    <w:rsid w:val="00AF2692"/>
    <w:rsid w:val="00AF3CBD"/>
    <w:rsid w:val="00AF5B08"/>
    <w:rsid w:val="00AF5B5F"/>
    <w:rsid w:val="00AF634D"/>
    <w:rsid w:val="00AF6718"/>
    <w:rsid w:val="00AF6DBD"/>
    <w:rsid w:val="00AF7441"/>
    <w:rsid w:val="00AF78D1"/>
    <w:rsid w:val="00AF7F59"/>
    <w:rsid w:val="00B00D7F"/>
    <w:rsid w:val="00B018EC"/>
    <w:rsid w:val="00B01FAF"/>
    <w:rsid w:val="00B02517"/>
    <w:rsid w:val="00B02B6B"/>
    <w:rsid w:val="00B03701"/>
    <w:rsid w:val="00B04521"/>
    <w:rsid w:val="00B04598"/>
    <w:rsid w:val="00B04BF7"/>
    <w:rsid w:val="00B06C52"/>
    <w:rsid w:val="00B06E01"/>
    <w:rsid w:val="00B102CE"/>
    <w:rsid w:val="00B105E9"/>
    <w:rsid w:val="00B10DF7"/>
    <w:rsid w:val="00B11620"/>
    <w:rsid w:val="00B12139"/>
    <w:rsid w:val="00B1263B"/>
    <w:rsid w:val="00B1315B"/>
    <w:rsid w:val="00B13318"/>
    <w:rsid w:val="00B14208"/>
    <w:rsid w:val="00B14654"/>
    <w:rsid w:val="00B14F56"/>
    <w:rsid w:val="00B15FF7"/>
    <w:rsid w:val="00B16BE4"/>
    <w:rsid w:val="00B1733F"/>
    <w:rsid w:val="00B173E3"/>
    <w:rsid w:val="00B17438"/>
    <w:rsid w:val="00B178F2"/>
    <w:rsid w:val="00B20441"/>
    <w:rsid w:val="00B2081B"/>
    <w:rsid w:val="00B20EF5"/>
    <w:rsid w:val="00B20F0A"/>
    <w:rsid w:val="00B22103"/>
    <w:rsid w:val="00B22E43"/>
    <w:rsid w:val="00B236B3"/>
    <w:rsid w:val="00B2377D"/>
    <w:rsid w:val="00B23DFB"/>
    <w:rsid w:val="00B246F2"/>
    <w:rsid w:val="00B25237"/>
    <w:rsid w:val="00B2541A"/>
    <w:rsid w:val="00B25783"/>
    <w:rsid w:val="00B25C8F"/>
    <w:rsid w:val="00B2602C"/>
    <w:rsid w:val="00B2624B"/>
    <w:rsid w:val="00B26A5A"/>
    <w:rsid w:val="00B27224"/>
    <w:rsid w:val="00B27387"/>
    <w:rsid w:val="00B302CE"/>
    <w:rsid w:val="00B31420"/>
    <w:rsid w:val="00B32416"/>
    <w:rsid w:val="00B32DFC"/>
    <w:rsid w:val="00B33C14"/>
    <w:rsid w:val="00B37042"/>
    <w:rsid w:val="00B372BE"/>
    <w:rsid w:val="00B3759A"/>
    <w:rsid w:val="00B37EA3"/>
    <w:rsid w:val="00B40920"/>
    <w:rsid w:val="00B40B40"/>
    <w:rsid w:val="00B414FA"/>
    <w:rsid w:val="00B42800"/>
    <w:rsid w:val="00B43590"/>
    <w:rsid w:val="00B43E17"/>
    <w:rsid w:val="00B46322"/>
    <w:rsid w:val="00B46BE6"/>
    <w:rsid w:val="00B475B4"/>
    <w:rsid w:val="00B478F8"/>
    <w:rsid w:val="00B50CC1"/>
    <w:rsid w:val="00B50F6B"/>
    <w:rsid w:val="00B51A04"/>
    <w:rsid w:val="00B51D93"/>
    <w:rsid w:val="00B526AD"/>
    <w:rsid w:val="00B53367"/>
    <w:rsid w:val="00B53650"/>
    <w:rsid w:val="00B55AF3"/>
    <w:rsid w:val="00B563D2"/>
    <w:rsid w:val="00B565FF"/>
    <w:rsid w:val="00B5696C"/>
    <w:rsid w:val="00B57403"/>
    <w:rsid w:val="00B5762B"/>
    <w:rsid w:val="00B57AF8"/>
    <w:rsid w:val="00B62326"/>
    <w:rsid w:val="00B62825"/>
    <w:rsid w:val="00B63686"/>
    <w:rsid w:val="00B63B4A"/>
    <w:rsid w:val="00B63D1C"/>
    <w:rsid w:val="00B643EE"/>
    <w:rsid w:val="00B643FA"/>
    <w:rsid w:val="00B6442C"/>
    <w:rsid w:val="00B64BF9"/>
    <w:rsid w:val="00B64C5A"/>
    <w:rsid w:val="00B64E3B"/>
    <w:rsid w:val="00B6597D"/>
    <w:rsid w:val="00B66351"/>
    <w:rsid w:val="00B6653F"/>
    <w:rsid w:val="00B6682E"/>
    <w:rsid w:val="00B66A5A"/>
    <w:rsid w:val="00B66DBA"/>
    <w:rsid w:val="00B70AF6"/>
    <w:rsid w:val="00B70B0D"/>
    <w:rsid w:val="00B715B6"/>
    <w:rsid w:val="00B7278E"/>
    <w:rsid w:val="00B72B31"/>
    <w:rsid w:val="00B742D3"/>
    <w:rsid w:val="00B74433"/>
    <w:rsid w:val="00B74F6F"/>
    <w:rsid w:val="00B75369"/>
    <w:rsid w:val="00B75762"/>
    <w:rsid w:val="00B75F3C"/>
    <w:rsid w:val="00B76096"/>
    <w:rsid w:val="00B769EB"/>
    <w:rsid w:val="00B80181"/>
    <w:rsid w:val="00B8235A"/>
    <w:rsid w:val="00B82FCE"/>
    <w:rsid w:val="00B8300F"/>
    <w:rsid w:val="00B83F8F"/>
    <w:rsid w:val="00B842C6"/>
    <w:rsid w:val="00B8458B"/>
    <w:rsid w:val="00B84E76"/>
    <w:rsid w:val="00B84EF4"/>
    <w:rsid w:val="00B857E7"/>
    <w:rsid w:val="00B86190"/>
    <w:rsid w:val="00B8631D"/>
    <w:rsid w:val="00B86524"/>
    <w:rsid w:val="00B865A1"/>
    <w:rsid w:val="00B86E94"/>
    <w:rsid w:val="00B871BB"/>
    <w:rsid w:val="00B87D19"/>
    <w:rsid w:val="00B90974"/>
    <w:rsid w:val="00B91044"/>
    <w:rsid w:val="00B91ADE"/>
    <w:rsid w:val="00B931C0"/>
    <w:rsid w:val="00B93697"/>
    <w:rsid w:val="00B957BE"/>
    <w:rsid w:val="00B95DDD"/>
    <w:rsid w:val="00B96521"/>
    <w:rsid w:val="00B96FB1"/>
    <w:rsid w:val="00B97F4F"/>
    <w:rsid w:val="00BA0944"/>
    <w:rsid w:val="00BA09C5"/>
    <w:rsid w:val="00BA111B"/>
    <w:rsid w:val="00BA16C7"/>
    <w:rsid w:val="00BA2966"/>
    <w:rsid w:val="00BA2E99"/>
    <w:rsid w:val="00BA3110"/>
    <w:rsid w:val="00BA4B1D"/>
    <w:rsid w:val="00BA4E07"/>
    <w:rsid w:val="00BA4ED3"/>
    <w:rsid w:val="00BA70AE"/>
    <w:rsid w:val="00BB1B57"/>
    <w:rsid w:val="00BB1E26"/>
    <w:rsid w:val="00BB291D"/>
    <w:rsid w:val="00BB295D"/>
    <w:rsid w:val="00BB33A3"/>
    <w:rsid w:val="00BB3889"/>
    <w:rsid w:val="00BB3F76"/>
    <w:rsid w:val="00BB45C6"/>
    <w:rsid w:val="00BB4F20"/>
    <w:rsid w:val="00BB4F32"/>
    <w:rsid w:val="00BB601D"/>
    <w:rsid w:val="00BB62F6"/>
    <w:rsid w:val="00BB6C3B"/>
    <w:rsid w:val="00BC05B5"/>
    <w:rsid w:val="00BC23E2"/>
    <w:rsid w:val="00BC3590"/>
    <w:rsid w:val="00BC386A"/>
    <w:rsid w:val="00BC3DB2"/>
    <w:rsid w:val="00BC4662"/>
    <w:rsid w:val="00BC4856"/>
    <w:rsid w:val="00BC4B91"/>
    <w:rsid w:val="00BC4F08"/>
    <w:rsid w:val="00BC4F19"/>
    <w:rsid w:val="00BC52FF"/>
    <w:rsid w:val="00BC5E1B"/>
    <w:rsid w:val="00BC5F13"/>
    <w:rsid w:val="00BC606B"/>
    <w:rsid w:val="00BC6478"/>
    <w:rsid w:val="00BC7109"/>
    <w:rsid w:val="00BC7904"/>
    <w:rsid w:val="00BD1164"/>
    <w:rsid w:val="00BD2785"/>
    <w:rsid w:val="00BD2B9D"/>
    <w:rsid w:val="00BD3865"/>
    <w:rsid w:val="00BD467A"/>
    <w:rsid w:val="00BD55D6"/>
    <w:rsid w:val="00BD55F5"/>
    <w:rsid w:val="00BD568D"/>
    <w:rsid w:val="00BD5D3A"/>
    <w:rsid w:val="00BD66AB"/>
    <w:rsid w:val="00BD6B2B"/>
    <w:rsid w:val="00BD735F"/>
    <w:rsid w:val="00BE0BA4"/>
    <w:rsid w:val="00BE1996"/>
    <w:rsid w:val="00BE228A"/>
    <w:rsid w:val="00BE37F3"/>
    <w:rsid w:val="00BE4635"/>
    <w:rsid w:val="00BE5F84"/>
    <w:rsid w:val="00BE6931"/>
    <w:rsid w:val="00BE74B0"/>
    <w:rsid w:val="00BE7B30"/>
    <w:rsid w:val="00BF0163"/>
    <w:rsid w:val="00BF1994"/>
    <w:rsid w:val="00BF2FD9"/>
    <w:rsid w:val="00BF3E9F"/>
    <w:rsid w:val="00BF474A"/>
    <w:rsid w:val="00BF4B47"/>
    <w:rsid w:val="00BF4E04"/>
    <w:rsid w:val="00BF4E57"/>
    <w:rsid w:val="00BF4F5F"/>
    <w:rsid w:val="00BF52E7"/>
    <w:rsid w:val="00BF644B"/>
    <w:rsid w:val="00BF68D6"/>
    <w:rsid w:val="00BF6F9D"/>
    <w:rsid w:val="00C000EA"/>
    <w:rsid w:val="00C00480"/>
    <w:rsid w:val="00C008E0"/>
    <w:rsid w:val="00C01344"/>
    <w:rsid w:val="00C01D58"/>
    <w:rsid w:val="00C02260"/>
    <w:rsid w:val="00C03222"/>
    <w:rsid w:val="00C0361A"/>
    <w:rsid w:val="00C03979"/>
    <w:rsid w:val="00C04C73"/>
    <w:rsid w:val="00C05254"/>
    <w:rsid w:val="00C058B3"/>
    <w:rsid w:val="00C05CE4"/>
    <w:rsid w:val="00C05DFD"/>
    <w:rsid w:val="00C06020"/>
    <w:rsid w:val="00C06DD2"/>
    <w:rsid w:val="00C079EE"/>
    <w:rsid w:val="00C10375"/>
    <w:rsid w:val="00C11305"/>
    <w:rsid w:val="00C11FCD"/>
    <w:rsid w:val="00C124EF"/>
    <w:rsid w:val="00C1280E"/>
    <w:rsid w:val="00C12AA8"/>
    <w:rsid w:val="00C136C9"/>
    <w:rsid w:val="00C143B0"/>
    <w:rsid w:val="00C14AB1"/>
    <w:rsid w:val="00C152A9"/>
    <w:rsid w:val="00C1535D"/>
    <w:rsid w:val="00C15FD9"/>
    <w:rsid w:val="00C1604D"/>
    <w:rsid w:val="00C163C4"/>
    <w:rsid w:val="00C16717"/>
    <w:rsid w:val="00C167BF"/>
    <w:rsid w:val="00C17223"/>
    <w:rsid w:val="00C2029F"/>
    <w:rsid w:val="00C208E9"/>
    <w:rsid w:val="00C214DA"/>
    <w:rsid w:val="00C21528"/>
    <w:rsid w:val="00C223CC"/>
    <w:rsid w:val="00C22C75"/>
    <w:rsid w:val="00C232A5"/>
    <w:rsid w:val="00C24473"/>
    <w:rsid w:val="00C25178"/>
    <w:rsid w:val="00C2643A"/>
    <w:rsid w:val="00C2739E"/>
    <w:rsid w:val="00C30816"/>
    <w:rsid w:val="00C31378"/>
    <w:rsid w:val="00C32B92"/>
    <w:rsid w:val="00C32CC2"/>
    <w:rsid w:val="00C32E56"/>
    <w:rsid w:val="00C32F61"/>
    <w:rsid w:val="00C32FF7"/>
    <w:rsid w:val="00C34C93"/>
    <w:rsid w:val="00C351E0"/>
    <w:rsid w:val="00C3573F"/>
    <w:rsid w:val="00C35E9F"/>
    <w:rsid w:val="00C35F11"/>
    <w:rsid w:val="00C36502"/>
    <w:rsid w:val="00C36949"/>
    <w:rsid w:val="00C36FF0"/>
    <w:rsid w:val="00C37268"/>
    <w:rsid w:val="00C377E4"/>
    <w:rsid w:val="00C4030E"/>
    <w:rsid w:val="00C4096C"/>
    <w:rsid w:val="00C409CB"/>
    <w:rsid w:val="00C40B08"/>
    <w:rsid w:val="00C40CCD"/>
    <w:rsid w:val="00C41421"/>
    <w:rsid w:val="00C41DA7"/>
    <w:rsid w:val="00C4304B"/>
    <w:rsid w:val="00C43C26"/>
    <w:rsid w:val="00C450AB"/>
    <w:rsid w:val="00C452E0"/>
    <w:rsid w:val="00C45450"/>
    <w:rsid w:val="00C45D37"/>
    <w:rsid w:val="00C47BF0"/>
    <w:rsid w:val="00C47F7E"/>
    <w:rsid w:val="00C5176B"/>
    <w:rsid w:val="00C51B41"/>
    <w:rsid w:val="00C51D14"/>
    <w:rsid w:val="00C5283C"/>
    <w:rsid w:val="00C52A2D"/>
    <w:rsid w:val="00C53637"/>
    <w:rsid w:val="00C54075"/>
    <w:rsid w:val="00C54092"/>
    <w:rsid w:val="00C55571"/>
    <w:rsid w:val="00C558D5"/>
    <w:rsid w:val="00C5740A"/>
    <w:rsid w:val="00C574EE"/>
    <w:rsid w:val="00C57FAD"/>
    <w:rsid w:val="00C6028B"/>
    <w:rsid w:val="00C604AB"/>
    <w:rsid w:val="00C606BD"/>
    <w:rsid w:val="00C60B0F"/>
    <w:rsid w:val="00C60DED"/>
    <w:rsid w:val="00C60E0A"/>
    <w:rsid w:val="00C61D53"/>
    <w:rsid w:val="00C627F8"/>
    <w:rsid w:val="00C62FD5"/>
    <w:rsid w:val="00C63498"/>
    <w:rsid w:val="00C63B20"/>
    <w:rsid w:val="00C63FE0"/>
    <w:rsid w:val="00C64159"/>
    <w:rsid w:val="00C64304"/>
    <w:rsid w:val="00C643B9"/>
    <w:rsid w:val="00C64F8D"/>
    <w:rsid w:val="00C6598F"/>
    <w:rsid w:val="00C65B35"/>
    <w:rsid w:val="00C661EB"/>
    <w:rsid w:val="00C66CE9"/>
    <w:rsid w:val="00C67163"/>
    <w:rsid w:val="00C67DE9"/>
    <w:rsid w:val="00C70CC8"/>
    <w:rsid w:val="00C70DBC"/>
    <w:rsid w:val="00C72DE5"/>
    <w:rsid w:val="00C73434"/>
    <w:rsid w:val="00C73E52"/>
    <w:rsid w:val="00C74600"/>
    <w:rsid w:val="00C74AB8"/>
    <w:rsid w:val="00C74F06"/>
    <w:rsid w:val="00C755F3"/>
    <w:rsid w:val="00C75C9C"/>
    <w:rsid w:val="00C760A1"/>
    <w:rsid w:val="00C7630A"/>
    <w:rsid w:val="00C76B71"/>
    <w:rsid w:val="00C77D71"/>
    <w:rsid w:val="00C800C8"/>
    <w:rsid w:val="00C809A1"/>
    <w:rsid w:val="00C80BEA"/>
    <w:rsid w:val="00C80E7C"/>
    <w:rsid w:val="00C81D2E"/>
    <w:rsid w:val="00C8237F"/>
    <w:rsid w:val="00C825CF"/>
    <w:rsid w:val="00C825DC"/>
    <w:rsid w:val="00C82CB4"/>
    <w:rsid w:val="00C8513D"/>
    <w:rsid w:val="00C85389"/>
    <w:rsid w:val="00C855B0"/>
    <w:rsid w:val="00C85CAE"/>
    <w:rsid w:val="00C87198"/>
    <w:rsid w:val="00C87622"/>
    <w:rsid w:val="00C8762A"/>
    <w:rsid w:val="00C877AA"/>
    <w:rsid w:val="00C87E20"/>
    <w:rsid w:val="00C90777"/>
    <w:rsid w:val="00C90A54"/>
    <w:rsid w:val="00C90B46"/>
    <w:rsid w:val="00C91BF6"/>
    <w:rsid w:val="00C9391F"/>
    <w:rsid w:val="00C93FCE"/>
    <w:rsid w:val="00C948BA"/>
    <w:rsid w:val="00C9511B"/>
    <w:rsid w:val="00C969B6"/>
    <w:rsid w:val="00C97EEE"/>
    <w:rsid w:val="00CA12F8"/>
    <w:rsid w:val="00CA183F"/>
    <w:rsid w:val="00CA41AE"/>
    <w:rsid w:val="00CA42FD"/>
    <w:rsid w:val="00CA539A"/>
    <w:rsid w:val="00CA5BBF"/>
    <w:rsid w:val="00CA5E26"/>
    <w:rsid w:val="00CA603E"/>
    <w:rsid w:val="00CA63BF"/>
    <w:rsid w:val="00CA64A2"/>
    <w:rsid w:val="00CA6D6B"/>
    <w:rsid w:val="00CA6EC0"/>
    <w:rsid w:val="00CA75BC"/>
    <w:rsid w:val="00CA7C34"/>
    <w:rsid w:val="00CB0620"/>
    <w:rsid w:val="00CB16E8"/>
    <w:rsid w:val="00CB1B87"/>
    <w:rsid w:val="00CB25DB"/>
    <w:rsid w:val="00CB3043"/>
    <w:rsid w:val="00CB38B0"/>
    <w:rsid w:val="00CB40F1"/>
    <w:rsid w:val="00CB6334"/>
    <w:rsid w:val="00CC045C"/>
    <w:rsid w:val="00CC09B6"/>
    <w:rsid w:val="00CC143D"/>
    <w:rsid w:val="00CC17F1"/>
    <w:rsid w:val="00CC1F40"/>
    <w:rsid w:val="00CC2C0E"/>
    <w:rsid w:val="00CC30E8"/>
    <w:rsid w:val="00CC3295"/>
    <w:rsid w:val="00CC33FD"/>
    <w:rsid w:val="00CC37D1"/>
    <w:rsid w:val="00CC3A9A"/>
    <w:rsid w:val="00CC6270"/>
    <w:rsid w:val="00CC69A9"/>
    <w:rsid w:val="00CC6D24"/>
    <w:rsid w:val="00CC7163"/>
    <w:rsid w:val="00CC741B"/>
    <w:rsid w:val="00CC7946"/>
    <w:rsid w:val="00CD0339"/>
    <w:rsid w:val="00CD0D10"/>
    <w:rsid w:val="00CD1240"/>
    <w:rsid w:val="00CD16D8"/>
    <w:rsid w:val="00CD1C18"/>
    <w:rsid w:val="00CD4B79"/>
    <w:rsid w:val="00CD4FC2"/>
    <w:rsid w:val="00CD5F97"/>
    <w:rsid w:val="00CD6AA3"/>
    <w:rsid w:val="00CD7BCB"/>
    <w:rsid w:val="00CD7E2A"/>
    <w:rsid w:val="00CE097B"/>
    <w:rsid w:val="00CE1FD6"/>
    <w:rsid w:val="00CE3823"/>
    <w:rsid w:val="00CE39AA"/>
    <w:rsid w:val="00CE3DF1"/>
    <w:rsid w:val="00CE410C"/>
    <w:rsid w:val="00CE454B"/>
    <w:rsid w:val="00CE525F"/>
    <w:rsid w:val="00CE5715"/>
    <w:rsid w:val="00CE5BFB"/>
    <w:rsid w:val="00CE69E0"/>
    <w:rsid w:val="00CE77E2"/>
    <w:rsid w:val="00CF18BE"/>
    <w:rsid w:val="00CF3605"/>
    <w:rsid w:val="00CF4704"/>
    <w:rsid w:val="00CF4D1B"/>
    <w:rsid w:val="00CF5647"/>
    <w:rsid w:val="00CF5701"/>
    <w:rsid w:val="00CF6036"/>
    <w:rsid w:val="00CF6E3D"/>
    <w:rsid w:val="00CF7E94"/>
    <w:rsid w:val="00D0023A"/>
    <w:rsid w:val="00D00701"/>
    <w:rsid w:val="00D01BA1"/>
    <w:rsid w:val="00D03E5E"/>
    <w:rsid w:val="00D04E01"/>
    <w:rsid w:val="00D06648"/>
    <w:rsid w:val="00D06C49"/>
    <w:rsid w:val="00D06C56"/>
    <w:rsid w:val="00D071E3"/>
    <w:rsid w:val="00D107B2"/>
    <w:rsid w:val="00D108CB"/>
    <w:rsid w:val="00D1095A"/>
    <w:rsid w:val="00D12563"/>
    <w:rsid w:val="00D14B03"/>
    <w:rsid w:val="00D14B54"/>
    <w:rsid w:val="00D15679"/>
    <w:rsid w:val="00D158D2"/>
    <w:rsid w:val="00D15A13"/>
    <w:rsid w:val="00D169C5"/>
    <w:rsid w:val="00D17F02"/>
    <w:rsid w:val="00D20C9A"/>
    <w:rsid w:val="00D21019"/>
    <w:rsid w:val="00D2138B"/>
    <w:rsid w:val="00D229F8"/>
    <w:rsid w:val="00D23D7B"/>
    <w:rsid w:val="00D23DB9"/>
    <w:rsid w:val="00D245A8"/>
    <w:rsid w:val="00D24E4F"/>
    <w:rsid w:val="00D26262"/>
    <w:rsid w:val="00D263D1"/>
    <w:rsid w:val="00D26EBF"/>
    <w:rsid w:val="00D277D6"/>
    <w:rsid w:val="00D30D51"/>
    <w:rsid w:val="00D31359"/>
    <w:rsid w:val="00D31521"/>
    <w:rsid w:val="00D31CEF"/>
    <w:rsid w:val="00D32274"/>
    <w:rsid w:val="00D325F2"/>
    <w:rsid w:val="00D3324C"/>
    <w:rsid w:val="00D334BF"/>
    <w:rsid w:val="00D344AF"/>
    <w:rsid w:val="00D34666"/>
    <w:rsid w:val="00D363AD"/>
    <w:rsid w:val="00D3644E"/>
    <w:rsid w:val="00D3761E"/>
    <w:rsid w:val="00D37846"/>
    <w:rsid w:val="00D379CC"/>
    <w:rsid w:val="00D4074E"/>
    <w:rsid w:val="00D408FB"/>
    <w:rsid w:val="00D411A6"/>
    <w:rsid w:val="00D414C1"/>
    <w:rsid w:val="00D41581"/>
    <w:rsid w:val="00D4254F"/>
    <w:rsid w:val="00D427F4"/>
    <w:rsid w:val="00D43931"/>
    <w:rsid w:val="00D44FD0"/>
    <w:rsid w:val="00D4637F"/>
    <w:rsid w:val="00D465F8"/>
    <w:rsid w:val="00D46D8A"/>
    <w:rsid w:val="00D47340"/>
    <w:rsid w:val="00D475C8"/>
    <w:rsid w:val="00D478F9"/>
    <w:rsid w:val="00D503D6"/>
    <w:rsid w:val="00D50DAA"/>
    <w:rsid w:val="00D51257"/>
    <w:rsid w:val="00D51717"/>
    <w:rsid w:val="00D519D3"/>
    <w:rsid w:val="00D51E3D"/>
    <w:rsid w:val="00D52397"/>
    <w:rsid w:val="00D526D3"/>
    <w:rsid w:val="00D5278E"/>
    <w:rsid w:val="00D533AF"/>
    <w:rsid w:val="00D53510"/>
    <w:rsid w:val="00D54277"/>
    <w:rsid w:val="00D54B31"/>
    <w:rsid w:val="00D561FB"/>
    <w:rsid w:val="00D56257"/>
    <w:rsid w:val="00D5657D"/>
    <w:rsid w:val="00D56821"/>
    <w:rsid w:val="00D568E2"/>
    <w:rsid w:val="00D570CC"/>
    <w:rsid w:val="00D57F35"/>
    <w:rsid w:val="00D6062C"/>
    <w:rsid w:val="00D61B8D"/>
    <w:rsid w:val="00D61EA1"/>
    <w:rsid w:val="00D6326E"/>
    <w:rsid w:val="00D636E8"/>
    <w:rsid w:val="00D63EF4"/>
    <w:rsid w:val="00D640A8"/>
    <w:rsid w:val="00D6432E"/>
    <w:rsid w:val="00D64747"/>
    <w:rsid w:val="00D64846"/>
    <w:rsid w:val="00D64A9A"/>
    <w:rsid w:val="00D64B03"/>
    <w:rsid w:val="00D64C4B"/>
    <w:rsid w:val="00D65E75"/>
    <w:rsid w:val="00D65E97"/>
    <w:rsid w:val="00D66437"/>
    <w:rsid w:val="00D66A1D"/>
    <w:rsid w:val="00D66B61"/>
    <w:rsid w:val="00D66E7F"/>
    <w:rsid w:val="00D70796"/>
    <w:rsid w:val="00D71050"/>
    <w:rsid w:val="00D71D05"/>
    <w:rsid w:val="00D7354D"/>
    <w:rsid w:val="00D73821"/>
    <w:rsid w:val="00D74355"/>
    <w:rsid w:val="00D749B6"/>
    <w:rsid w:val="00D7516A"/>
    <w:rsid w:val="00D763BB"/>
    <w:rsid w:val="00D76506"/>
    <w:rsid w:val="00D7661F"/>
    <w:rsid w:val="00D76661"/>
    <w:rsid w:val="00D76CDF"/>
    <w:rsid w:val="00D77438"/>
    <w:rsid w:val="00D77AFD"/>
    <w:rsid w:val="00D80556"/>
    <w:rsid w:val="00D808BB"/>
    <w:rsid w:val="00D8131A"/>
    <w:rsid w:val="00D82AB9"/>
    <w:rsid w:val="00D82DA4"/>
    <w:rsid w:val="00D835EF"/>
    <w:rsid w:val="00D841E8"/>
    <w:rsid w:val="00D848C1"/>
    <w:rsid w:val="00D857A0"/>
    <w:rsid w:val="00D85886"/>
    <w:rsid w:val="00D85D2E"/>
    <w:rsid w:val="00D86DF8"/>
    <w:rsid w:val="00D873A4"/>
    <w:rsid w:val="00D874B2"/>
    <w:rsid w:val="00D874EE"/>
    <w:rsid w:val="00D906C2"/>
    <w:rsid w:val="00D90802"/>
    <w:rsid w:val="00D91071"/>
    <w:rsid w:val="00D911F6"/>
    <w:rsid w:val="00D916D3"/>
    <w:rsid w:val="00D91AD5"/>
    <w:rsid w:val="00D93233"/>
    <w:rsid w:val="00D934D2"/>
    <w:rsid w:val="00D946D9"/>
    <w:rsid w:val="00D946E0"/>
    <w:rsid w:val="00D94B90"/>
    <w:rsid w:val="00D95B56"/>
    <w:rsid w:val="00D96709"/>
    <w:rsid w:val="00D96DA7"/>
    <w:rsid w:val="00D9763E"/>
    <w:rsid w:val="00D9774D"/>
    <w:rsid w:val="00DA0F64"/>
    <w:rsid w:val="00DA1386"/>
    <w:rsid w:val="00DA1F8B"/>
    <w:rsid w:val="00DA21A0"/>
    <w:rsid w:val="00DA226D"/>
    <w:rsid w:val="00DA25C4"/>
    <w:rsid w:val="00DA2D21"/>
    <w:rsid w:val="00DA3680"/>
    <w:rsid w:val="00DA4256"/>
    <w:rsid w:val="00DA5312"/>
    <w:rsid w:val="00DA5CF9"/>
    <w:rsid w:val="00DA7602"/>
    <w:rsid w:val="00DA7C77"/>
    <w:rsid w:val="00DB03F9"/>
    <w:rsid w:val="00DB0436"/>
    <w:rsid w:val="00DB0ACF"/>
    <w:rsid w:val="00DB0CB6"/>
    <w:rsid w:val="00DB11EA"/>
    <w:rsid w:val="00DB1FF1"/>
    <w:rsid w:val="00DB2764"/>
    <w:rsid w:val="00DB287C"/>
    <w:rsid w:val="00DB3B94"/>
    <w:rsid w:val="00DB3FC1"/>
    <w:rsid w:val="00DB4158"/>
    <w:rsid w:val="00DB436A"/>
    <w:rsid w:val="00DB4F9D"/>
    <w:rsid w:val="00DB5102"/>
    <w:rsid w:val="00DB5C3E"/>
    <w:rsid w:val="00DB6901"/>
    <w:rsid w:val="00DB7849"/>
    <w:rsid w:val="00DC03FD"/>
    <w:rsid w:val="00DC3653"/>
    <w:rsid w:val="00DC3BEE"/>
    <w:rsid w:val="00DC4366"/>
    <w:rsid w:val="00DC45A7"/>
    <w:rsid w:val="00DC4744"/>
    <w:rsid w:val="00DC64E4"/>
    <w:rsid w:val="00DC6675"/>
    <w:rsid w:val="00DD1018"/>
    <w:rsid w:val="00DD14E5"/>
    <w:rsid w:val="00DD20C7"/>
    <w:rsid w:val="00DD25F2"/>
    <w:rsid w:val="00DD288B"/>
    <w:rsid w:val="00DD2F27"/>
    <w:rsid w:val="00DD4401"/>
    <w:rsid w:val="00DD471E"/>
    <w:rsid w:val="00DD4FBE"/>
    <w:rsid w:val="00DD5241"/>
    <w:rsid w:val="00DD6513"/>
    <w:rsid w:val="00DD660E"/>
    <w:rsid w:val="00DD6B19"/>
    <w:rsid w:val="00DD75F5"/>
    <w:rsid w:val="00DD768D"/>
    <w:rsid w:val="00DE006A"/>
    <w:rsid w:val="00DE0A20"/>
    <w:rsid w:val="00DE0CAD"/>
    <w:rsid w:val="00DE14F5"/>
    <w:rsid w:val="00DE1B3F"/>
    <w:rsid w:val="00DE30BA"/>
    <w:rsid w:val="00DE35BA"/>
    <w:rsid w:val="00DE36CF"/>
    <w:rsid w:val="00DE388D"/>
    <w:rsid w:val="00DE38CE"/>
    <w:rsid w:val="00DE39AB"/>
    <w:rsid w:val="00DE4CAA"/>
    <w:rsid w:val="00DE4D07"/>
    <w:rsid w:val="00DE5108"/>
    <w:rsid w:val="00DE5147"/>
    <w:rsid w:val="00DE571D"/>
    <w:rsid w:val="00DE5E2E"/>
    <w:rsid w:val="00DE62D5"/>
    <w:rsid w:val="00DE6DB7"/>
    <w:rsid w:val="00DE784B"/>
    <w:rsid w:val="00DE7A36"/>
    <w:rsid w:val="00DF07BE"/>
    <w:rsid w:val="00DF2754"/>
    <w:rsid w:val="00DF2BE3"/>
    <w:rsid w:val="00DF34C2"/>
    <w:rsid w:val="00DF3A88"/>
    <w:rsid w:val="00DF3EA2"/>
    <w:rsid w:val="00DF4263"/>
    <w:rsid w:val="00DF4451"/>
    <w:rsid w:val="00DF5F81"/>
    <w:rsid w:val="00DF7699"/>
    <w:rsid w:val="00DF7965"/>
    <w:rsid w:val="00E001DD"/>
    <w:rsid w:val="00E006E9"/>
    <w:rsid w:val="00E01F4C"/>
    <w:rsid w:val="00E02090"/>
    <w:rsid w:val="00E02438"/>
    <w:rsid w:val="00E02EC2"/>
    <w:rsid w:val="00E030F8"/>
    <w:rsid w:val="00E03288"/>
    <w:rsid w:val="00E038BB"/>
    <w:rsid w:val="00E03A38"/>
    <w:rsid w:val="00E03AD2"/>
    <w:rsid w:val="00E03E73"/>
    <w:rsid w:val="00E0491E"/>
    <w:rsid w:val="00E049F2"/>
    <w:rsid w:val="00E04A76"/>
    <w:rsid w:val="00E05462"/>
    <w:rsid w:val="00E05585"/>
    <w:rsid w:val="00E05B58"/>
    <w:rsid w:val="00E060B8"/>
    <w:rsid w:val="00E0666D"/>
    <w:rsid w:val="00E0673A"/>
    <w:rsid w:val="00E06EEC"/>
    <w:rsid w:val="00E06FB4"/>
    <w:rsid w:val="00E07E34"/>
    <w:rsid w:val="00E10AC5"/>
    <w:rsid w:val="00E116DB"/>
    <w:rsid w:val="00E12B7B"/>
    <w:rsid w:val="00E12DD0"/>
    <w:rsid w:val="00E13EAB"/>
    <w:rsid w:val="00E145C9"/>
    <w:rsid w:val="00E1611D"/>
    <w:rsid w:val="00E163B3"/>
    <w:rsid w:val="00E17595"/>
    <w:rsid w:val="00E178C8"/>
    <w:rsid w:val="00E20084"/>
    <w:rsid w:val="00E202A8"/>
    <w:rsid w:val="00E20AD7"/>
    <w:rsid w:val="00E223F8"/>
    <w:rsid w:val="00E22428"/>
    <w:rsid w:val="00E22938"/>
    <w:rsid w:val="00E22E29"/>
    <w:rsid w:val="00E2362A"/>
    <w:rsid w:val="00E23C0C"/>
    <w:rsid w:val="00E244B2"/>
    <w:rsid w:val="00E24AAA"/>
    <w:rsid w:val="00E24B9E"/>
    <w:rsid w:val="00E24FCC"/>
    <w:rsid w:val="00E25324"/>
    <w:rsid w:val="00E26297"/>
    <w:rsid w:val="00E30364"/>
    <w:rsid w:val="00E30CD0"/>
    <w:rsid w:val="00E30DE6"/>
    <w:rsid w:val="00E31F4E"/>
    <w:rsid w:val="00E325F3"/>
    <w:rsid w:val="00E332F9"/>
    <w:rsid w:val="00E34163"/>
    <w:rsid w:val="00E34928"/>
    <w:rsid w:val="00E3579A"/>
    <w:rsid w:val="00E36338"/>
    <w:rsid w:val="00E36A7F"/>
    <w:rsid w:val="00E40005"/>
    <w:rsid w:val="00E40300"/>
    <w:rsid w:val="00E41215"/>
    <w:rsid w:val="00E412EB"/>
    <w:rsid w:val="00E41860"/>
    <w:rsid w:val="00E42AA3"/>
    <w:rsid w:val="00E44157"/>
    <w:rsid w:val="00E4453C"/>
    <w:rsid w:val="00E44ACD"/>
    <w:rsid w:val="00E44DF2"/>
    <w:rsid w:val="00E452E1"/>
    <w:rsid w:val="00E46042"/>
    <w:rsid w:val="00E4616C"/>
    <w:rsid w:val="00E46948"/>
    <w:rsid w:val="00E46980"/>
    <w:rsid w:val="00E47125"/>
    <w:rsid w:val="00E51BB2"/>
    <w:rsid w:val="00E52A0D"/>
    <w:rsid w:val="00E52AC5"/>
    <w:rsid w:val="00E52BAC"/>
    <w:rsid w:val="00E5356C"/>
    <w:rsid w:val="00E53F93"/>
    <w:rsid w:val="00E541C8"/>
    <w:rsid w:val="00E558A2"/>
    <w:rsid w:val="00E56B44"/>
    <w:rsid w:val="00E574F3"/>
    <w:rsid w:val="00E57593"/>
    <w:rsid w:val="00E60EA0"/>
    <w:rsid w:val="00E61504"/>
    <w:rsid w:val="00E61865"/>
    <w:rsid w:val="00E61A88"/>
    <w:rsid w:val="00E6210F"/>
    <w:rsid w:val="00E624BA"/>
    <w:rsid w:val="00E6296D"/>
    <w:rsid w:val="00E631CB"/>
    <w:rsid w:val="00E65578"/>
    <w:rsid w:val="00E65BFA"/>
    <w:rsid w:val="00E6687C"/>
    <w:rsid w:val="00E66C57"/>
    <w:rsid w:val="00E67C4B"/>
    <w:rsid w:val="00E70372"/>
    <w:rsid w:val="00E7125E"/>
    <w:rsid w:val="00E71430"/>
    <w:rsid w:val="00E71678"/>
    <w:rsid w:val="00E71D16"/>
    <w:rsid w:val="00E722F1"/>
    <w:rsid w:val="00E73476"/>
    <w:rsid w:val="00E7365A"/>
    <w:rsid w:val="00E7393E"/>
    <w:rsid w:val="00E74137"/>
    <w:rsid w:val="00E742CC"/>
    <w:rsid w:val="00E74745"/>
    <w:rsid w:val="00E75959"/>
    <w:rsid w:val="00E75EB2"/>
    <w:rsid w:val="00E75F5E"/>
    <w:rsid w:val="00E80453"/>
    <w:rsid w:val="00E8057A"/>
    <w:rsid w:val="00E8195D"/>
    <w:rsid w:val="00E82D53"/>
    <w:rsid w:val="00E833E2"/>
    <w:rsid w:val="00E84CBB"/>
    <w:rsid w:val="00E85AF2"/>
    <w:rsid w:val="00E85F84"/>
    <w:rsid w:val="00E862A5"/>
    <w:rsid w:val="00E87E0C"/>
    <w:rsid w:val="00E90248"/>
    <w:rsid w:val="00E90652"/>
    <w:rsid w:val="00E90AF7"/>
    <w:rsid w:val="00E9140B"/>
    <w:rsid w:val="00E91EB6"/>
    <w:rsid w:val="00E91F79"/>
    <w:rsid w:val="00E92188"/>
    <w:rsid w:val="00E9226A"/>
    <w:rsid w:val="00E930CE"/>
    <w:rsid w:val="00E94B33"/>
    <w:rsid w:val="00E94C5A"/>
    <w:rsid w:val="00E961E7"/>
    <w:rsid w:val="00E969BD"/>
    <w:rsid w:val="00E96AAC"/>
    <w:rsid w:val="00E9732A"/>
    <w:rsid w:val="00E9754F"/>
    <w:rsid w:val="00E97782"/>
    <w:rsid w:val="00E97968"/>
    <w:rsid w:val="00EA0E1F"/>
    <w:rsid w:val="00EA18BE"/>
    <w:rsid w:val="00EA233B"/>
    <w:rsid w:val="00EA2F21"/>
    <w:rsid w:val="00EA315C"/>
    <w:rsid w:val="00EA46B1"/>
    <w:rsid w:val="00EA513C"/>
    <w:rsid w:val="00EA638D"/>
    <w:rsid w:val="00EA6CF8"/>
    <w:rsid w:val="00EA6E93"/>
    <w:rsid w:val="00EA702D"/>
    <w:rsid w:val="00EA7436"/>
    <w:rsid w:val="00EA7461"/>
    <w:rsid w:val="00EB0BB1"/>
    <w:rsid w:val="00EB0D02"/>
    <w:rsid w:val="00EB0D77"/>
    <w:rsid w:val="00EB12F5"/>
    <w:rsid w:val="00EB1465"/>
    <w:rsid w:val="00EB1F32"/>
    <w:rsid w:val="00EB2F0C"/>
    <w:rsid w:val="00EB3D38"/>
    <w:rsid w:val="00EB4442"/>
    <w:rsid w:val="00EB5164"/>
    <w:rsid w:val="00EB619C"/>
    <w:rsid w:val="00EB7238"/>
    <w:rsid w:val="00EB72D2"/>
    <w:rsid w:val="00EB7728"/>
    <w:rsid w:val="00EB7955"/>
    <w:rsid w:val="00EB7C5B"/>
    <w:rsid w:val="00EC0D8E"/>
    <w:rsid w:val="00EC0E60"/>
    <w:rsid w:val="00EC1F71"/>
    <w:rsid w:val="00EC24B4"/>
    <w:rsid w:val="00EC278F"/>
    <w:rsid w:val="00EC4178"/>
    <w:rsid w:val="00EC517D"/>
    <w:rsid w:val="00EC56A1"/>
    <w:rsid w:val="00EC584B"/>
    <w:rsid w:val="00EC5C94"/>
    <w:rsid w:val="00EC75E9"/>
    <w:rsid w:val="00EC7697"/>
    <w:rsid w:val="00EC7B76"/>
    <w:rsid w:val="00ED0938"/>
    <w:rsid w:val="00ED0993"/>
    <w:rsid w:val="00ED0D6D"/>
    <w:rsid w:val="00ED13E0"/>
    <w:rsid w:val="00ED2239"/>
    <w:rsid w:val="00ED3668"/>
    <w:rsid w:val="00ED3A36"/>
    <w:rsid w:val="00ED3BFB"/>
    <w:rsid w:val="00ED4807"/>
    <w:rsid w:val="00ED5069"/>
    <w:rsid w:val="00ED50B7"/>
    <w:rsid w:val="00ED5956"/>
    <w:rsid w:val="00ED59E2"/>
    <w:rsid w:val="00ED5C60"/>
    <w:rsid w:val="00ED61FB"/>
    <w:rsid w:val="00ED73F4"/>
    <w:rsid w:val="00ED7620"/>
    <w:rsid w:val="00EE23FE"/>
    <w:rsid w:val="00EE253C"/>
    <w:rsid w:val="00EE2ED3"/>
    <w:rsid w:val="00EE32B5"/>
    <w:rsid w:val="00EE3540"/>
    <w:rsid w:val="00EE4050"/>
    <w:rsid w:val="00EE4258"/>
    <w:rsid w:val="00EE4D97"/>
    <w:rsid w:val="00EE4E71"/>
    <w:rsid w:val="00EE5C6B"/>
    <w:rsid w:val="00EE5F04"/>
    <w:rsid w:val="00EE600C"/>
    <w:rsid w:val="00EE62ED"/>
    <w:rsid w:val="00EE674E"/>
    <w:rsid w:val="00EF0748"/>
    <w:rsid w:val="00EF098E"/>
    <w:rsid w:val="00EF0FBC"/>
    <w:rsid w:val="00EF22CB"/>
    <w:rsid w:val="00EF2831"/>
    <w:rsid w:val="00EF3126"/>
    <w:rsid w:val="00EF3542"/>
    <w:rsid w:val="00EF4334"/>
    <w:rsid w:val="00EF43B2"/>
    <w:rsid w:val="00EF57C7"/>
    <w:rsid w:val="00EF6CFC"/>
    <w:rsid w:val="00EF6D28"/>
    <w:rsid w:val="00F0063F"/>
    <w:rsid w:val="00F00A47"/>
    <w:rsid w:val="00F01171"/>
    <w:rsid w:val="00F01490"/>
    <w:rsid w:val="00F014F4"/>
    <w:rsid w:val="00F02356"/>
    <w:rsid w:val="00F023D6"/>
    <w:rsid w:val="00F0267E"/>
    <w:rsid w:val="00F033FE"/>
    <w:rsid w:val="00F03BA6"/>
    <w:rsid w:val="00F05D9A"/>
    <w:rsid w:val="00F06034"/>
    <w:rsid w:val="00F078F9"/>
    <w:rsid w:val="00F1134E"/>
    <w:rsid w:val="00F11AEC"/>
    <w:rsid w:val="00F1203F"/>
    <w:rsid w:val="00F12990"/>
    <w:rsid w:val="00F12C60"/>
    <w:rsid w:val="00F13B0C"/>
    <w:rsid w:val="00F13B5B"/>
    <w:rsid w:val="00F146E7"/>
    <w:rsid w:val="00F149FB"/>
    <w:rsid w:val="00F14B94"/>
    <w:rsid w:val="00F14E4C"/>
    <w:rsid w:val="00F16BCE"/>
    <w:rsid w:val="00F17AD9"/>
    <w:rsid w:val="00F205CF"/>
    <w:rsid w:val="00F20DC6"/>
    <w:rsid w:val="00F21D90"/>
    <w:rsid w:val="00F2213D"/>
    <w:rsid w:val="00F22F88"/>
    <w:rsid w:val="00F23249"/>
    <w:rsid w:val="00F24E27"/>
    <w:rsid w:val="00F2657B"/>
    <w:rsid w:val="00F266F7"/>
    <w:rsid w:val="00F269CC"/>
    <w:rsid w:val="00F27E70"/>
    <w:rsid w:val="00F32485"/>
    <w:rsid w:val="00F3447C"/>
    <w:rsid w:val="00F3562B"/>
    <w:rsid w:val="00F35CD7"/>
    <w:rsid w:val="00F35D6A"/>
    <w:rsid w:val="00F35F74"/>
    <w:rsid w:val="00F36CC7"/>
    <w:rsid w:val="00F36E04"/>
    <w:rsid w:val="00F37FF6"/>
    <w:rsid w:val="00F40A06"/>
    <w:rsid w:val="00F40FAA"/>
    <w:rsid w:val="00F41BC0"/>
    <w:rsid w:val="00F42E3F"/>
    <w:rsid w:val="00F4479D"/>
    <w:rsid w:val="00F44C55"/>
    <w:rsid w:val="00F45131"/>
    <w:rsid w:val="00F45237"/>
    <w:rsid w:val="00F45646"/>
    <w:rsid w:val="00F456A7"/>
    <w:rsid w:val="00F459E8"/>
    <w:rsid w:val="00F46A96"/>
    <w:rsid w:val="00F46C48"/>
    <w:rsid w:val="00F472CE"/>
    <w:rsid w:val="00F472D1"/>
    <w:rsid w:val="00F500A0"/>
    <w:rsid w:val="00F501DF"/>
    <w:rsid w:val="00F508F0"/>
    <w:rsid w:val="00F51A48"/>
    <w:rsid w:val="00F52E9C"/>
    <w:rsid w:val="00F5360C"/>
    <w:rsid w:val="00F54C73"/>
    <w:rsid w:val="00F54E11"/>
    <w:rsid w:val="00F54FDD"/>
    <w:rsid w:val="00F577FC"/>
    <w:rsid w:val="00F6023E"/>
    <w:rsid w:val="00F61885"/>
    <w:rsid w:val="00F61982"/>
    <w:rsid w:val="00F61D37"/>
    <w:rsid w:val="00F63C42"/>
    <w:rsid w:val="00F63C93"/>
    <w:rsid w:val="00F63D8B"/>
    <w:rsid w:val="00F64D94"/>
    <w:rsid w:val="00F65A14"/>
    <w:rsid w:val="00F66254"/>
    <w:rsid w:val="00F67822"/>
    <w:rsid w:val="00F703BF"/>
    <w:rsid w:val="00F703CC"/>
    <w:rsid w:val="00F70B66"/>
    <w:rsid w:val="00F713B4"/>
    <w:rsid w:val="00F71484"/>
    <w:rsid w:val="00F7167D"/>
    <w:rsid w:val="00F7170A"/>
    <w:rsid w:val="00F72086"/>
    <w:rsid w:val="00F73024"/>
    <w:rsid w:val="00F7356C"/>
    <w:rsid w:val="00F73BCE"/>
    <w:rsid w:val="00F73FB9"/>
    <w:rsid w:val="00F746E5"/>
    <w:rsid w:val="00F74850"/>
    <w:rsid w:val="00F74A68"/>
    <w:rsid w:val="00F75554"/>
    <w:rsid w:val="00F75C90"/>
    <w:rsid w:val="00F75D96"/>
    <w:rsid w:val="00F75F9C"/>
    <w:rsid w:val="00F77195"/>
    <w:rsid w:val="00F771BB"/>
    <w:rsid w:val="00F77BE9"/>
    <w:rsid w:val="00F80F8F"/>
    <w:rsid w:val="00F80FEC"/>
    <w:rsid w:val="00F81327"/>
    <w:rsid w:val="00F815C1"/>
    <w:rsid w:val="00F831B2"/>
    <w:rsid w:val="00F8325E"/>
    <w:rsid w:val="00F8504D"/>
    <w:rsid w:val="00F85B8B"/>
    <w:rsid w:val="00F85E81"/>
    <w:rsid w:val="00F87919"/>
    <w:rsid w:val="00F91144"/>
    <w:rsid w:val="00F91653"/>
    <w:rsid w:val="00F91A45"/>
    <w:rsid w:val="00F92BFB"/>
    <w:rsid w:val="00F92D8A"/>
    <w:rsid w:val="00F93635"/>
    <w:rsid w:val="00F93910"/>
    <w:rsid w:val="00F944F2"/>
    <w:rsid w:val="00F94A07"/>
    <w:rsid w:val="00F954E2"/>
    <w:rsid w:val="00F96D47"/>
    <w:rsid w:val="00F97631"/>
    <w:rsid w:val="00F97D17"/>
    <w:rsid w:val="00FA0EDB"/>
    <w:rsid w:val="00FA1231"/>
    <w:rsid w:val="00FA1995"/>
    <w:rsid w:val="00FA1DBF"/>
    <w:rsid w:val="00FA2580"/>
    <w:rsid w:val="00FA3941"/>
    <w:rsid w:val="00FA3D6B"/>
    <w:rsid w:val="00FA424B"/>
    <w:rsid w:val="00FA4912"/>
    <w:rsid w:val="00FA4F1D"/>
    <w:rsid w:val="00FA60FA"/>
    <w:rsid w:val="00FA62F3"/>
    <w:rsid w:val="00FA65B8"/>
    <w:rsid w:val="00FA7045"/>
    <w:rsid w:val="00FA78A0"/>
    <w:rsid w:val="00FA7954"/>
    <w:rsid w:val="00FB0003"/>
    <w:rsid w:val="00FB105D"/>
    <w:rsid w:val="00FB1793"/>
    <w:rsid w:val="00FB17E8"/>
    <w:rsid w:val="00FB1B32"/>
    <w:rsid w:val="00FB2297"/>
    <w:rsid w:val="00FB2D04"/>
    <w:rsid w:val="00FB3024"/>
    <w:rsid w:val="00FB35E7"/>
    <w:rsid w:val="00FB3E84"/>
    <w:rsid w:val="00FB4C2E"/>
    <w:rsid w:val="00FB6B40"/>
    <w:rsid w:val="00FB7E6A"/>
    <w:rsid w:val="00FC1157"/>
    <w:rsid w:val="00FC18AB"/>
    <w:rsid w:val="00FC193B"/>
    <w:rsid w:val="00FC1B2F"/>
    <w:rsid w:val="00FC1C1F"/>
    <w:rsid w:val="00FC1E00"/>
    <w:rsid w:val="00FC2564"/>
    <w:rsid w:val="00FC3626"/>
    <w:rsid w:val="00FC3EE3"/>
    <w:rsid w:val="00FC4B16"/>
    <w:rsid w:val="00FC4F69"/>
    <w:rsid w:val="00FC5F51"/>
    <w:rsid w:val="00FC634A"/>
    <w:rsid w:val="00FC6429"/>
    <w:rsid w:val="00FC6727"/>
    <w:rsid w:val="00FC78DB"/>
    <w:rsid w:val="00FD0B7B"/>
    <w:rsid w:val="00FD1B63"/>
    <w:rsid w:val="00FD1E25"/>
    <w:rsid w:val="00FD2192"/>
    <w:rsid w:val="00FD2BC6"/>
    <w:rsid w:val="00FD3091"/>
    <w:rsid w:val="00FD4BD6"/>
    <w:rsid w:val="00FD512E"/>
    <w:rsid w:val="00FD563A"/>
    <w:rsid w:val="00FD5BBA"/>
    <w:rsid w:val="00FD76F0"/>
    <w:rsid w:val="00FE02FC"/>
    <w:rsid w:val="00FE077D"/>
    <w:rsid w:val="00FE0AFE"/>
    <w:rsid w:val="00FE0E9C"/>
    <w:rsid w:val="00FE1581"/>
    <w:rsid w:val="00FE1F95"/>
    <w:rsid w:val="00FE2DF9"/>
    <w:rsid w:val="00FE2E35"/>
    <w:rsid w:val="00FE4469"/>
    <w:rsid w:val="00FE535E"/>
    <w:rsid w:val="00FE5744"/>
    <w:rsid w:val="00FE61CE"/>
    <w:rsid w:val="00FE64BC"/>
    <w:rsid w:val="00FE70EE"/>
    <w:rsid w:val="00FE710B"/>
    <w:rsid w:val="00FE7C49"/>
    <w:rsid w:val="00FF073E"/>
    <w:rsid w:val="00FF0F6D"/>
    <w:rsid w:val="00FF1530"/>
    <w:rsid w:val="00FF17D7"/>
    <w:rsid w:val="00FF1BDA"/>
    <w:rsid w:val="00FF202A"/>
    <w:rsid w:val="00FF3395"/>
    <w:rsid w:val="00FF3502"/>
    <w:rsid w:val="00FF3665"/>
    <w:rsid w:val="00FF476E"/>
    <w:rsid w:val="00FF49E6"/>
    <w:rsid w:val="00FF4EE9"/>
    <w:rsid w:val="00FF59BE"/>
    <w:rsid w:val="00FF6718"/>
    <w:rsid w:val="00FF683F"/>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88672"/>
  <w15:docId w15:val="{02D26FC8-BCA7-490A-A369-0B2E87BE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48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083381"/>
    <w:pPr>
      <w:numPr>
        <w:ilvl w:val="1"/>
      </w:numPr>
      <w:spacing w:before="0" w:beforeAutospacing="0" w:after="0" w:afterAutospacing="0" w:line="0" w:lineRule="atLeast"/>
      <w:outlineLvl w:val="1"/>
    </w:pPr>
    <w:rPr>
      <w:bCs w:val="0"/>
      <w:caps w:val="0"/>
      <w:szCs w:val="26"/>
    </w:rPr>
  </w:style>
  <w:style w:type="paragraph" w:styleId="Naslov3">
    <w:name w:val="heading 3"/>
    <w:aliases w:val="H3,H31,H32,H33"/>
    <w:basedOn w:val="Naslov2"/>
    <w:next w:val="Navaden"/>
    <w:link w:val="Naslov3Znak"/>
    <w:uiPriority w:val="9"/>
    <w:qFormat/>
    <w:rsid w:val="002F5B62"/>
    <w:pPr>
      <w:numPr>
        <w:ilvl w:val="2"/>
        <w:numId w:val="12"/>
      </w:numPr>
      <w:spacing w:line="260" w:lineRule="atLeast"/>
      <w:outlineLvl w:val="2"/>
    </w:pPr>
    <w:rPr>
      <w:bCs/>
    </w:rPr>
  </w:style>
  <w:style w:type="paragraph" w:styleId="Naslov4">
    <w:name w:val="heading 4"/>
    <w:aliases w:val="H4,H41,H42"/>
    <w:basedOn w:val="Naslov3"/>
    <w:next w:val="Navaden"/>
    <w:link w:val="Naslov4Znak"/>
    <w:uiPriority w:val="9"/>
    <w:qFormat/>
    <w:rsid w:val="00E61A8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outlineLvl w:val="5"/>
    </w:pPr>
    <w:rPr>
      <w:iCs w:val="0"/>
    </w:rPr>
  </w:style>
  <w:style w:type="paragraph" w:styleId="Naslov7">
    <w:name w:val="heading 7"/>
    <w:basedOn w:val="Naslov6"/>
    <w:next w:val="Navaden"/>
    <w:link w:val="Naslov7Znak"/>
    <w:uiPriority w:val="9"/>
    <w:qFormat/>
    <w:rsid w:val="00002A2A"/>
    <w:pPr>
      <w:numPr>
        <w:ilvl w:val="6"/>
      </w:numPr>
      <w:outlineLvl w:val="6"/>
    </w:pPr>
    <w:rPr>
      <w:iCs/>
      <w:color w:val="404040"/>
    </w:rPr>
  </w:style>
  <w:style w:type="paragraph" w:styleId="Naslov8">
    <w:name w:val="heading 8"/>
    <w:basedOn w:val="Naslov7"/>
    <w:next w:val="Navaden"/>
    <w:link w:val="Naslov8Znak"/>
    <w:uiPriority w:val="9"/>
    <w:qFormat/>
    <w:rsid w:val="00002A2A"/>
    <w:pPr>
      <w:numPr>
        <w:ilvl w:val="7"/>
      </w:numPr>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08338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2F5B62"/>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1A88"/>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2362A"/>
    <w:pPr>
      <w:keepNext w:val="0"/>
      <w:keepLines w:val="0"/>
      <w:numPr>
        <w:numId w:val="0"/>
      </w:numPr>
      <w:tabs>
        <w:tab w:val="left" w:pos="400"/>
        <w:tab w:val="right" w:leader="dot" w:pos="8918"/>
      </w:tabs>
      <w:spacing w:before="0" w:beforeAutospacing="0" w:after="0" w:afterAutospacing="0" w:line="260" w:lineRule="exact"/>
      <w:ind w:left="425" w:hanging="425"/>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E05462"/>
    <w:pPr>
      <w:keepNext w:val="0"/>
      <w:keepLines w:val="0"/>
      <w:numPr>
        <w:ilvl w:val="0"/>
        <w:numId w:val="0"/>
      </w:numPr>
      <w:tabs>
        <w:tab w:val="left" w:pos="800"/>
        <w:tab w:val="right" w:leader="dot" w:pos="8918"/>
      </w:tabs>
      <w:spacing w:line="260" w:lineRule="exact"/>
      <w:ind w:left="200"/>
      <w:jc w:val="left"/>
      <w:outlineLvl w:val="9"/>
    </w:pPr>
    <w:rPr>
      <w:rFonts w:cs="Calibri"/>
      <w:b w:val="0"/>
      <w:noProof/>
      <w:szCs w:val="20"/>
    </w:rPr>
  </w:style>
  <w:style w:type="paragraph" w:styleId="Kazalovsebine3">
    <w:name w:val="toc 3"/>
    <w:basedOn w:val="Naslov3"/>
    <w:next w:val="Navaden"/>
    <w:autoRedefine/>
    <w:uiPriority w:val="39"/>
    <w:unhideWhenUsed/>
    <w:rsid w:val="00875657"/>
    <w:pPr>
      <w:keepNext w:val="0"/>
      <w:keepLines w:val="0"/>
      <w:numPr>
        <w:ilvl w:val="0"/>
        <w:numId w:val="0"/>
      </w:numPr>
      <w:tabs>
        <w:tab w:val="left" w:pos="1200"/>
        <w:tab w:val="right" w:leader="dot" w:pos="8918"/>
      </w:tabs>
      <w:ind w:left="400"/>
      <w:jc w:val="left"/>
      <w:outlineLvl w:val="9"/>
    </w:pPr>
    <w:rPr>
      <w:rFonts w:cs="Arial"/>
      <w:b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character" w:customStyle="1" w:styleId="Omemba1">
    <w:name w:val="Omemba1"/>
    <w:uiPriority w:val="99"/>
    <w:semiHidden/>
    <w:unhideWhenUsed/>
    <w:rsid w:val="00653155"/>
    <w:rPr>
      <w:color w:val="2B579A"/>
      <w:shd w:val="clear" w:color="auto" w:fill="E6E6E6"/>
    </w:rPr>
  </w:style>
  <w:style w:type="paragraph" w:customStyle="1" w:styleId="Slog1">
    <w:name w:val="Slog1"/>
    <w:basedOn w:val="Navaden"/>
    <w:rsid w:val="004B55C3"/>
    <w:pPr>
      <w:numPr>
        <w:numId w:val="7"/>
      </w:numPr>
      <w:spacing w:before="240" w:after="60" w:line="240" w:lineRule="auto"/>
    </w:pPr>
    <w:rPr>
      <w:rFonts w:eastAsia="Times New Roman"/>
      <w:sz w:val="22"/>
      <w:szCs w:val="24"/>
      <w:lang w:eastAsia="sl-SI"/>
    </w:rPr>
  </w:style>
  <w:style w:type="paragraph" w:customStyle="1" w:styleId="alineazaodstavkom1">
    <w:name w:val="alineazaodstavkom1"/>
    <w:basedOn w:val="Navaden"/>
    <w:rsid w:val="00BC52FF"/>
    <w:pPr>
      <w:spacing w:line="240" w:lineRule="auto"/>
      <w:ind w:left="425" w:hanging="425"/>
    </w:pPr>
    <w:rPr>
      <w:rFonts w:eastAsia="Times New Roman" w:cs="Arial"/>
      <w:sz w:val="22"/>
      <w:lang w:eastAsia="sl-SI"/>
    </w:rPr>
  </w:style>
  <w:style w:type="paragraph" w:customStyle="1" w:styleId="SlogLevo125cm">
    <w:name w:val="Slog Levo:  125 cm"/>
    <w:basedOn w:val="Navaden"/>
    <w:autoRedefine/>
    <w:rsid w:val="00D7354D"/>
    <w:pPr>
      <w:spacing w:line="240" w:lineRule="auto"/>
      <w:ind w:left="720"/>
    </w:pPr>
    <w:rPr>
      <w:rFonts w:eastAsia="Times New Roman" w:cs="Arial"/>
      <w:szCs w:val="20"/>
      <w:lang w:eastAsia="sl-SI"/>
    </w:rPr>
  </w:style>
  <w:style w:type="character" w:customStyle="1" w:styleId="Nerazreenaomemba1">
    <w:name w:val="Nerazrešena omemba1"/>
    <w:uiPriority w:val="99"/>
    <w:semiHidden/>
    <w:unhideWhenUsed/>
    <w:rsid w:val="00FC2564"/>
    <w:rPr>
      <w:color w:val="808080"/>
      <w:shd w:val="clear" w:color="auto" w:fill="E6E6E6"/>
    </w:rPr>
  </w:style>
  <w:style w:type="paragraph" w:styleId="Podnaslov">
    <w:name w:val="Subtitle"/>
    <w:basedOn w:val="Navaden"/>
    <w:link w:val="PodnaslovZnak"/>
    <w:uiPriority w:val="11"/>
    <w:qFormat/>
    <w:rsid w:val="008F4C33"/>
    <w:pPr>
      <w:spacing w:after="160" w:line="252" w:lineRule="auto"/>
      <w:jc w:val="left"/>
    </w:pPr>
    <w:rPr>
      <w:rFonts w:ascii="Calibri" w:hAnsi="Calibri" w:cs="Calibri"/>
      <w:color w:val="5A5A5A"/>
      <w:spacing w:val="15"/>
      <w:sz w:val="22"/>
    </w:rPr>
  </w:style>
  <w:style w:type="character" w:customStyle="1" w:styleId="PodnaslovZnak">
    <w:name w:val="Podnaslov Znak"/>
    <w:link w:val="Podnaslov"/>
    <w:uiPriority w:val="11"/>
    <w:rsid w:val="008F4C33"/>
    <w:rPr>
      <w:rFonts w:cs="Calibri"/>
      <w:color w:val="5A5A5A"/>
      <w:spacing w:val="15"/>
      <w:sz w:val="22"/>
      <w:szCs w:val="22"/>
      <w:lang w:eastAsia="en-US"/>
    </w:rPr>
  </w:style>
  <w:style w:type="numbering" w:customStyle="1" w:styleId="Headings2">
    <w:name w:val="Headings2"/>
    <w:uiPriority w:val="99"/>
    <w:rsid w:val="00605635"/>
  </w:style>
  <w:style w:type="numbering" w:customStyle="1" w:styleId="Headings1">
    <w:name w:val="Headings1"/>
    <w:uiPriority w:val="99"/>
    <w:rsid w:val="002C3E7D"/>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2453A9"/>
    <w:rPr>
      <w:rFonts w:ascii="Arial" w:hAnsi="Arial"/>
      <w:szCs w:val="22"/>
      <w:lang w:eastAsia="en-US"/>
    </w:rPr>
  </w:style>
  <w:style w:type="character" w:customStyle="1" w:styleId="AlineazaodstavkomZnak">
    <w:name w:val="Alinea za odstavkom Znak"/>
    <w:link w:val="Alineazaodstavkom"/>
    <w:locked/>
    <w:rsid w:val="002453A9"/>
    <w:rPr>
      <w:rFonts w:ascii="Arial" w:eastAsia="Times New Roman" w:hAnsi="Arial" w:cs="Arial"/>
      <w:sz w:val="22"/>
      <w:szCs w:val="22"/>
    </w:rPr>
  </w:style>
  <w:style w:type="paragraph" w:customStyle="1" w:styleId="Alineazaodstavkom">
    <w:name w:val="Alinea za odstavkom"/>
    <w:basedOn w:val="Navaden"/>
    <w:link w:val="AlineazaodstavkomZnak"/>
    <w:qFormat/>
    <w:rsid w:val="002453A9"/>
    <w:pPr>
      <w:numPr>
        <w:numId w:val="11"/>
      </w:numPr>
      <w:spacing w:line="240" w:lineRule="auto"/>
    </w:pPr>
    <w:rPr>
      <w:rFonts w:eastAsia="Times New Roman" w:cs="Arial"/>
      <w:sz w:val="22"/>
      <w:lang w:eastAsia="sl-SI"/>
    </w:rPr>
  </w:style>
  <w:style w:type="paragraph" w:customStyle="1" w:styleId="Default">
    <w:name w:val="Default"/>
    <w:rsid w:val="00BC3590"/>
    <w:pPr>
      <w:autoSpaceDE w:val="0"/>
      <w:autoSpaceDN w:val="0"/>
      <w:adjustRightInd w:val="0"/>
    </w:pPr>
    <w:rPr>
      <w:rFonts w:ascii="Arial" w:eastAsia="Times New Roman" w:hAnsi="Arial" w:cs="Arial"/>
      <w:color w:val="000000"/>
      <w:sz w:val="24"/>
      <w:szCs w:val="24"/>
    </w:rPr>
  </w:style>
  <w:style w:type="character" w:styleId="Nerazreenaomemba">
    <w:name w:val="Unresolved Mention"/>
    <w:basedOn w:val="Privzetapisavaodstavka"/>
    <w:uiPriority w:val="99"/>
    <w:semiHidden/>
    <w:unhideWhenUsed/>
    <w:rsid w:val="00003933"/>
    <w:rPr>
      <w:color w:val="605E5C"/>
      <w:shd w:val="clear" w:color="auto" w:fill="E1DFDD"/>
    </w:rPr>
  </w:style>
  <w:style w:type="character" w:customStyle="1" w:styleId="cf01">
    <w:name w:val="cf01"/>
    <w:basedOn w:val="Privzetapisavaodstavka"/>
    <w:rsid w:val="00DB4F9D"/>
    <w:rPr>
      <w:rFonts w:ascii="Segoe UI" w:hAnsi="Segoe UI" w:cs="Segoe UI" w:hint="default"/>
      <w:sz w:val="18"/>
      <w:szCs w:val="18"/>
    </w:rPr>
  </w:style>
  <w:style w:type="character" w:customStyle="1" w:styleId="cf11">
    <w:name w:val="cf11"/>
    <w:basedOn w:val="Privzetapisavaodstavka"/>
    <w:rsid w:val="00DB4F9D"/>
    <w:rPr>
      <w:rFonts w:ascii="Segoe UI" w:hAnsi="Segoe UI" w:cs="Segoe UI" w:hint="default"/>
      <w:sz w:val="18"/>
      <w:szCs w:val="18"/>
    </w:rPr>
  </w:style>
  <w:style w:type="numbering" w:customStyle="1" w:styleId="Headings3">
    <w:name w:val="Headings3"/>
    <w:uiPriority w:val="99"/>
    <w:rsid w:val="00A5625E"/>
  </w:style>
  <w:style w:type="numbering" w:customStyle="1" w:styleId="Headings4">
    <w:name w:val="Headings4"/>
    <w:uiPriority w:val="99"/>
    <w:rsid w:val="00A5625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2812">
      <w:bodyDiv w:val="1"/>
      <w:marLeft w:val="0"/>
      <w:marRight w:val="0"/>
      <w:marTop w:val="0"/>
      <w:marBottom w:val="0"/>
      <w:divBdr>
        <w:top w:val="none" w:sz="0" w:space="0" w:color="auto"/>
        <w:left w:val="none" w:sz="0" w:space="0" w:color="auto"/>
        <w:bottom w:val="none" w:sz="0" w:space="0" w:color="auto"/>
        <w:right w:val="none" w:sz="0" w:space="0" w:color="auto"/>
      </w:divBdr>
    </w:div>
    <w:div w:id="106852078">
      <w:bodyDiv w:val="1"/>
      <w:marLeft w:val="0"/>
      <w:marRight w:val="0"/>
      <w:marTop w:val="0"/>
      <w:marBottom w:val="0"/>
      <w:divBdr>
        <w:top w:val="none" w:sz="0" w:space="0" w:color="auto"/>
        <w:left w:val="none" w:sz="0" w:space="0" w:color="auto"/>
        <w:bottom w:val="none" w:sz="0" w:space="0" w:color="auto"/>
        <w:right w:val="none" w:sz="0" w:space="0" w:color="auto"/>
      </w:divBdr>
    </w:div>
    <w:div w:id="218588823">
      <w:bodyDiv w:val="1"/>
      <w:marLeft w:val="0"/>
      <w:marRight w:val="0"/>
      <w:marTop w:val="0"/>
      <w:marBottom w:val="0"/>
      <w:divBdr>
        <w:top w:val="none" w:sz="0" w:space="0" w:color="auto"/>
        <w:left w:val="none" w:sz="0" w:space="0" w:color="auto"/>
        <w:bottom w:val="none" w:sz="0" w:space="0" w:color="auto"/>
        <w:right w:val="none" w:sz="0" w:space="0" w:color="auto"/>
      </w:divBdr>
    </w:div>
    <w:div w:id="241069379">
      <w:bodyDiv w:val="1"/>
      <w:marLeft w:val="0"/>
      <w:marRight w:val="0"/>
      <w:marTop w:val="0"/>
      <w:marBottom w:val="0"/>
      <w:divBdr>
        <w:top w:val="none" w:sz="0" w:space="0" w:color="auto"/>
        <w:left w:val="none" w:sz="0" w:space="0" w:color="auto"/>
        <w:bottom w:val="none" w:sz="0" w:space="0" w:color="auto"/>
        <w:right w:val="none" w:sz="0" w:space="0" w:color="auto"/>
      </w:divBdr>
    </w:div>
    <w:div w:id="270089966">
      <w:bodyDiv w:val="1"/>
      <w:marLeft w:val="0"/>
      <w:marRight w:val="0"/>
      <w:marTop w:val="0"/>
      <w:marBottom w:val="0"/>
      <w:divBdr>
        <w:top w:val="none" w:sz="0" w:space="0" w:color="auto"/>
        <w:left w:val="none" w:sz="0" w:space="0" w:color="auto"/>
        <w:bottom w:val="none" w:sz="0" w:space="0" w:color="auto"/>
        <w:right w:val="none" w:sz="0" w:space="0" w:color="auto"/>
      </w:divBdr>
    </w:div>
    <w:div w:id="317810517">
      <w:bodyDiv w:val="1"/>
      <w:marLeft w:val="0"/>
      <w:marRight w:val="0"/>
      <w:marTop w:val="0"/>
      <w:marBottom w:val="0"/>
      <w:divBdr>
        <w:top w:val="none" w:sz="0" w:space="0" w:color="auto"/>
        <w:left w:val="none" w:sz="0" w:space="0" w:color="auto"/>
        <w:bottom w:val="none" w:sz="0" w:space="0" w:color="auto"/>
        <w:right w:val="none" w:sz="0" w:space="0" w:color="auto"/>
      </w:divBdr>
    </w:div>
    <w:div w:id="355036503">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5364004">
      <w:bodyDiv w:val="1"/>
      <w:marLeft w:val="0"/>
      <w:marRight w:val="0"/>
      <w:marTop w:val="0"/>
      <w:marBottom w:val="0"/>
      <w:divBdr>
        <w:top w:val="none" w:sz="0" w:space="0" w:color="auto"/>
        <w:left w:val="none" w:sz="0" w:space="0" w:color="auto"/>
        <w:bottom w:val="none" w:sz="0" w:space="0" w:color="auto"/>
        <w:right w:val="none" w:sz="0" w:space="0" w:color="auto"/>
      </w:divBdr>
    </w:div>
    <w:div w:id="531188766">
      <w:bodyDiv w:val="1"/>
      <w:marLeft w:val="0"/>
      <w:marRight w:val="0"/>
      <w:marTop w:val="0"/>
      <w:marBottom w:val="0"/>
      <w:divBdr>
        <w:top w:val="none" w:sz="0" w:space="0" w:color="auto"/>
        <w:left w:val="none" w:sz="0" w:space="0" w:color="auto"/>
        <w:bottom w:val="none" w:sz="0" w:space="0" w:color="auto"/>
        <w:right w:val="none" w:sz="0" w:space="0" w:color="auto"/>
      </w:divBdr>
    </w:div>
    <w:div w:id="586773805">
      <w:bodyDiv w:val="1"/>
      <w:marLeft w:val="0"/>
      <w:marRight w:val="0"/>
      <w:marTop w:val="0"/>
      <w:marBottom w:val="0"/>
      <w:divBdr>
        <w:top w:val="none" w:sz="0" w:space="0" w:color="auto"/>
        <w:left w:val="none" w:sz="0" w:space="0" w:color="auto"/>
        <w:bottom w:val="none" w:sz="0" w:space="0" w:color="auto"/>
        <w:right w:val="none" w:sz="0" w:space="0" w:color="auto"/>
      </w:divBdr>
    </w:div>
    <w:div w:id="701830959">
      <w:bodyDiv w:val="1"/>
      <w:marLeft w:val="0"/>
      <w:marRight w:val="0"/>
      <w:marTop w:val="0"/>
      <w:marBottom w:val="0"/>
      <w:divBdr>
        <w:top w:val="none" w:sz="0" w:space="0" w:color="auto"/>
        <w:left w:val="none" w:sz="0" w:space="0" w:color="auto"/>
        <w:bottom w:val="none" w:sz="0" w:space="0" w:color="auto"/>
        <w:right w:val="none" w:sz="0" w:space="0" w:color="auto"/>
      </w:divBdr>
    </w:div>
    <w:div w:id="786897554">
      <w:bodyDiv w:val="1"/>
      <w:marLeft w:val="0"/>
      <w:marRight w:val="0"/>
      <w:marTop w:val="0"/>
      <w:marBottom w:val="0"/>
      <w:divBdr>
        <w:top w:val="none" w:sz="0" w:space="0" w:color="auto"/>
        <w:left w:val="none" w:sz="0" w:space="0" w:color="auto"/>
        <w:bottom w:val="none" w:sz="0" w:space="0" w:color="auto"/>
        <w:right w:val="none" w:sz="0" w:space="0" w:color="auto"/>
      </w:divBdr>
    </w:div>
    <w:div w:id="791166319">
      <w:bodyDiv w:val="1"/>
      <w:marLeft w:val="0"/>
      <w:marRight w:val="0"/>
      <w:marTop w:val="0"/>
      <w:marBottom w:val="0"/>
      <w:divBdr>
        <w:top w:val="none" w:sz="0" w:space="0" w:color="auto"/>
        <w:left w:val="none" w:sz="0" w:space="0" w:color="auto"/>
        <w:bottom w:val="none" w:sz="0" w:space="0" w:color="auto"/>
        <w:right w:val="none" w:sz="0" w:space="0" w:color="auto"/>
      </w:divBdr>
    </w:div>
    <w:div w:id="816066278">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741989">
      <w:bodyDiv w:val="1"/>
      <w:marLeft w:val="0"/>
      <w:marRight w:val="0"/>
      <w:marTop w:val="0"/>
      <w:marBottom w:val="0"/>
      <w:divBdr>
        <w:top w:val="none" w:sz="0" w:space="0" w:color="auto"/>
        <w:left w:val="none" w:sz="0" w:space="0" w:color="auto"/>
        <w:bottom w:val="none" w:sz="0" w:space="0" w:color="auto"/>
        <w:right w:val="none" w:sz="0" w:space="0" w:color="auto"/>
      </w:divBdr>
    </w:div>
    <w:div w:id="107389288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29460977">
      <w:bodyDiv w:val="1"/>
      <w:marLeft w:val="0"/>
      <w:marRight w:val="0"/>
      <w:marTop w:val="0"/>
      <w:marBottom w:val="0"/>
      <w:divBdr>
        <w:top w:val="none" w:sz="0" w:space="0" w:color="auto"/>
        <w:left w:val="none" w:sz="0" w:space="0" w:color="auto"/>
        <w:bottom w:val="none" w:sz="0" w:space="0" w:color="auto"/>
        <w:right w:val="none" w:sz="0" w:space="0" w:color="auto"/>
      </w:divBdr>
    </w:div>
    <w:div w:id="1372875692">
      <w:bodyDiv w:val="1"/>
      <w:marLeft w:val="0"/>
      <w:marRight w:val="0"/>
      <w:marTop w:val="0"/>
      <w:marBottom w:val="0"/>
      <w:divBdr>
        <w:top w:val="none" w:sz="0" w:space="0" w:color="auto"/>
        <w:left w:val="none" w:sz="0" w:space="0" w:color="auto"/>
        <w:bottom w:val="none" w:sz="0" w:space="0" w:color="auto"/>
        <w:right w:val="none" w:sz="0" w:space="0" w:color="auto"/>
      </w:divBdr>
    </w:div>
    <w:div w:id="1431199594">
      <w:bodyDiv w:val="1"/>
      <w:marLeft w:val="0"/>
      <w:marRight w:val="0"/>
      <w:marTop w:val="0"/>
      <w:marBottom w:val="0"/>
      <w:divBdr>
        <w:top w:val="none" w:sz="0" w:space="0" w:color="auto"/>
        <w:left w:val="none" w:sz="0" w:space="0" w:color="auto"/>
        <w:bottom w:val="none" w:sz="0" w:space="0" w:color="auto"/>
        <w:right w:val="none" w:sz="0" w:space="0" w:color="auto"/>
      </w:divBdr>
    </w:div>
    <w:div w:id="149599820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934033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049607">
      <w:bodyDiv w:val="1"/>
      <w:marLeft w:val="0"/>
      <w:marRight w:val="0"/>
      <w:marTop w:val="0"/>
      <w:marBottom w:val="0"/>
      <w:divBdr>
        <w:top w:val="none" w:sz="0" w:space="0" w:color="auto"/>
        <w:left w:val="none" w:sz="0" w:space="0" w:color="auto"/>
        <w:bottom w:val="none" w:sz="0" w:space="0" w:color="auto"/>
        <w:right w:val="none" w:sz="0" w:space="0" w:color="auto"/>
      </w:divBdr>
    </w:div>
    <w:div w:id="1717508192">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6019856">
      <w:bodyDiv w:val="1"/>
      <w:marLeft w:val="0"/>
      <w:marRight w:val="0"/>
      <w:marTop w:val="0"/>
      <w:marBottom w:val="0"/>
      <w:divBdr>
        <w:top w:val="none" w:sz="0" w:space="0" w:color="auto"/>
        <w:left w:val="none" w:sz="0" w:space="0" w:color="auto"/>
        <w:bottom w:val="none" w:sz="0" w:space="0" w:color="auto"/>
        <w:right w:val="none" w:sz="0" w:space="0" w:color="auto"/>
      </w:divBdr>
    </w:div>
    <w:div w:id="1919241917">
      <w:bodyDiv w:val="1"/>
      <w:marLeft w:val="0"/>
      <w:marRight w:val="0"/>
      <w:marTop w:val="0"/>
      <w:marBottom w:val="0"/>
      <w:divBdr>
        <w:top w:val="none" w:sz="0" w:space="0" w:color="auto"/>
        <w:left w:val="none" w:sz="0" w:space="0" w:color="auto"/>
        <w:bottom w:val="none" w:sz="0" w:space="0" w:color="auto"/>
        <w:right w:val="none" w:sz="0" w:space="0" w:color="auto"/>
      </w:divBdr>
      <w:divsChild>
        <w:div w:id="1179195840">
          <w:marLeft w:val="0"/>
          <w:marRight w:val="0"/>
          <w:marTop w:val="0"/>
          <w:marBottom w:val="0"/>
          <w:divBdr>
            <w:top w:val="none" w:sz="0" w:space="0" w:color="auto"/>
            <w:left w:val="none" w:sz="0" w:space="0" w:color="auto"/>
            <w:bottom w:val="none" w:sz="0" w:space="0" w:color="auto"/>
            <w:right w:val="none" w:sz="0" w:space="0" w:color="auto"/>
          </w:divBdr>
          <w:divsChild>
            <w:div w:id="633021971">
              <w:marLeft w:val="0"/>
              <w:marRight w:val="0"/>
              <w:marTop w:val="100"/>
              <w:marBottom w:val="100"/>
              <w:divBdr>
                <w:top w:val="none" w:sz="0" w:space="0" w:color="auto"/>
                <w:left w:val="none" w:sz="0" w:space="0" w:color="auto"/>
                <w:bottom w:val="none" w:sz="0" w:space="0" w:color="auto"/>
                <w:right w:val="none" w:sz="0" w:space="0" w:color="auto"/>
              </w:divBdr>
              <w:divsChild>
                <w:div w:id="1813447214">
                  <w:marLeft w:val="0"/>
                  <w:marRight w:val="0"/>
                  <w:marTop w:val="0"/>
                  <w:marBottom w:val="0"/>
                  <w:divBdr>
                    <w:top w:val="none" w:sz="0" w:space="0" w:color="auto"/>
                    <w:left w:val="none" w:sz="0" w:space="0" w:color="auto"/>
                    <w:bottom w:val="none" w:sz="0" w:space="0" w:color="auto"/>
                    <w:right w:val="none" w:sz="0" w:space="0" w:color="auto"/>
                  </w:divBdr>
                  <w:divsChild>
                    <w:div w:id="1861428726">
                      <w:marLeft w:val="0"/>
                      <w:marRight w:val="0"/>
                      <w:marTop w:val="0"/>
                      <w:marBottom w:val="0"/>
                      <w:divBdr>
                        <w:top w:val="none" w:sz="0" w:space="0" w:color="auto"/>
                        <w:left w:val="none" w:sz="0" w:space="0" w:color="auto"/>
                        <w:bottom w:val="none" w:sz="0" w:space="0" w:color="auto"/>
                        <w:right w:val="none" w:sz="0" w:space="0" w:color="auto"/>
                      </w:divBdr>
                      <w:divsChild>
                        <w:div w:id="1200781500">
                          <w:marLeft w:val="0"/>
                          <w:marRight w:val="0"/>
                          <w:marTop w:val="0"/>
                          <w:marBottom w:val="0"/>
                          <w:divBdr>
                            <w:top w:val="none" w:sz="0" w:space="0" w:color="auto"/>
                            <w:left w:val="none" w:sz="0" w:space="0" w:color="auto"/>
                            <w:bottom w:val="none" w:sz="0" w:space="0" w:color="auto"/>
                            <w:right w:val="none" w:sz="0" w:space="0" w:color="auto"/>
                          </w:divBdr>
                          <w:divsChild>
                            <w:div w:id="1485705959">
                              <w:marLeft w:val="0"/>
                              <w:marRight w:val="0"/>
                              <w:marTop w:val="0"/>
                              <w:marBottom w:val="0"/>
                              <w:divBdr>
                                <w:top w:val="none" w:sz="0" w:space="0" w:color="auto"/>
                                <w:left w:val="none" w:sz="0" w:space="0" w:color="auto"/>
                                <w:bottom w:val="none" w:sz="0" w:space="0" w:color="auto"/>
                                <w:right w:val="none" w:sz="0" w:space="0" w:color="auto"/>
                              </w:divBdr>
                              <w:divsChild>
                                <w:div w:id="211423933">
                                  <w:marLeft w:val="0"/>
                                  <w:marRight w:val="0"/>
                                  <w:marTop w:val="0"/>
                                  <w:marBottom w:val="0"/>
                                  <w:divBdr>
                                    <w:top w:val="none" w:sz="0" w:space="0" w:color="auto"/>
                                    <w:left w:val="none" w:sz="0" w:space="0" w:color="auto"/>
                                    <w:bottom w:val="none" w:sz="0" w:space="0" w:color="auto"/>
                                    <w:right w:val="none" w:sz="0" w:space="0" w:color="auto"/>
                                  </w:divBdr>
                                  <w:divsChild>
                                    <w:div w:id="1947928937">
                                      <w:marLeft w:val="0"/>
                                      <w:marRight w:val="0"/>
                                      <w:marTop w:val="0"/>
                                      <w:marBottom w:val="0"/>
                                      <w:divBdr>
                                        <w:top w:val="none" w:sz="0" w:space="0" w:color="auto"/>
                                        <w:left w:val="none" w:sz="0" w:space="0" w:color="auto"/>
                                        <w:bottom w:val="none" w:sz="0" w:space="0" w:color="auto"/>
                                        <w:right w:val="none" w:sz="0" w:space="0" w:color="auto"/>
                                      </w:divBdr>
                                      <w:divsChild>
                                        <w:div w:id="7658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11605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8387872">
      <w:bodyDiv w:val="1"/>
      <w:marLeft w:val="0"/>
      <w:marRight w:val="0"/>
      <w:marTop w:val="0"/>
      <w:marBottom w:val="0"/>
      <w:divBdr>
        <w:top w:val="none" w:sz="0" w:space="0" w:color="auto"/>
        <w:left w:val="none" w:sz="0" w:space="0" w:color="auto"/>
        <w:bottom w:val="none" w:sz="0" w:space="0" w:color="auto"/>
        <w:right w:val="none" w:sz="0" w:space="0" w:color="auto"/>
      </w:divBdr>
    </w:div>
    <w:div w:id="209801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3-01-03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530266-3BFA-416C-B098-4B9E7505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122</TotalTime>
  <Pages>15</Pages>
  <Words>6352</Words>
  <Characters>36213</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42481</CharactersWithSpaces>
  <SharedDoc>false</SharedDoc>
  <HLinks>
    <vt:vector size="288" baseType="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1703955</vt:i4>
      </vt:variant>
      <vt:variant>
        <vt:i4>255</vt:i4>
      </vt:variant>
      <vt:variant>
        <vt:i4>0</vt:i4>
      </vt:variant>
      <vt:variant>
        <vt:i4>5</vt:i4>
      </vt:variant>
      <vt:variant>
        <vt:lpwstr>https://ejn.gov.si/aktualno/vec-informacij-ponudniki.html</vt:lpwstr>
      </vt:variant>
      <vt:variant>
        <vt:lpwstr/>
      </vt:variant>
      <vt:variant>
        <vt:i4>5242902</vt:i4>
      </vt:variant>
      <vt:variant>
        <vt:i4>252</vt:i4>
      </vt:variant>
      <vt:variant>
        <vt:i4>0</vt:i4>
      </vt:variant>
      <vt:variant>
        <vt:i4>5</vt:i4>
      </vt:variant>
      <vt:variant>
        <vt:lpwstr>http://www.djn.mju.gov.si/javna-narocila</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1310777</vt:i4>
      </vt:variant>
      <vt:variant>
        <vt:i4>230</vt:i4>
      </vt:variant>
      <vt:variant>
        <vt:i4>0</vt:i4>
      </vt:variant>
      <vt:variant>
        <vt:i4>5</vt:i4>
      </vt:variant>
      <vt:variant>
        <vt:lpwstr/>
      </vt:variant>
      <vt:variant>
        <vt:lpwstr>_Toc38537189</vt:lpwstr>
      </vt:variant>
      <vt:variant>
        <vt:i4>1376313</vt:i4>
      </vt:variant>
      <vt:variant>
        <vt:i4>224</vt:i4>
      </vt:variant>
      <vt:variant>
        <vt:i4>0</vt:i4>
      </vt:variant>
      <vt:variant>
        <vt:i4>5</vt:i4>
      </vt:variant>
      <vt:variant>
        <vt:lpwstr/>
      </vt:variant>
      <vt:variant>
        <vt:lpwstr>_Toc38537188</vt:lpwstr>
      </vt:variant>
      <vt:variant>
        <vt:i4>1703993</vt:i4>
      </vt:variant>
      <vt:variant>
        <vt:i4>218</vt:i4>
      </vt:variant>
      <vt:variant>
        <vt:i4>0</vt:i4>
      </vt:variant>
      <vt:variant>
        <vt:i4>5</vt:i4>
      </vt:variant>
      <vt:variant>
        <vt:lpwstr/>
      </vt:variant>
      <vt:variant>
        <vt:lpwstr>_Toc38537187</vt:lpwstr>
      </vt:variant>
      <vt:variant>
        <vt:i4>1769529</vt:i4>
      </vt:variant>
      <vt:variant>
        <vt:i4>212</vt:i4>
      </vt:variant>
      <vt:variant>
        <vt:i4>0</vt:i4>
      </vt:variant>
      <vt:variant>
        <vt:i4>5</vt:i4>
      </vt:variant>
      <vt:variant>
        <vt:lpwstr/>
      </vt:variant>
      <vt:variant>
        <vt:lpwstr>_Toc38537186</vt:lpwstr>
      </vt:variant>
      <vt:variant>
        <vt:i4>1572921</vt:i4>
      </vt:variant>
      <vt:variant>
        <vt:i4>206</vt:i4>
      </vt:variant>
      <vt:variant>
        <vt:i4>0</vt:i4>
      </vt:variant>
      <vt:variant>
        <vt:i4>5</vt:i4>
      </vt:variant>
      <vt:variant>
        <vt:lpwstr/>
      </vt:variant>
      <vt:variant>
        <vt:lpwstr>_Toc38537185</vt:lpwstr>
      </vt:variant>
      <vt:variant>
        <vt:i4>1638457</vt:i4>
      </vt:variant>
      <vt:variant>
        <vt:i4>200</vt:i4>
      </vt:variant>
      <vt:variant>
        <vt:i4>0</vt:i4>
      </vt:variant>
      <vt:variant>
        <vt:i4>5</vt:i4>
      </vt:variant>
      <vt:variant>
        <vt:lpwstr/>
      </vt:variant>
      <vt:variant>
        <vt:lpwstr>_Toc38537184</vt:lpwstr>
      </vt:variant>
      <vt:variant>
        <vt:i4>1966137</vt:i4>
      </vt:variant>
      <vt:variant>
        <vt:i4>194</vt:i4>
      </vt:variant>
      <vt:variant>
        <vt:i4>0</vt:i4>
      </vt:variant>
      <vt:variant>
        <vt:i4>5</vt:i4>
      </vt:variant>
      <vt:variant>
        <vt:lpwstr/>
      </vt:variant>
      <vt:variant>
        <vt:lpwstr>_Toc38537183</vt:lpwstr>
      </vt:variant>
      <vt:variant>
        <vt:i4>2031673</vt:i4>
      </vt:variant>
      <vt:variant>
        <vt:i4>188</vt:i4>
      </vt:variant>
      <vt:variant>
        <vt:i4>0</vt:i4>
      </vt:variant>
      <vt:variant>
        <vt:i4>5</vt:i4>
      </vt:variant>
      <vt:variant>
        <vt:lpwstr/>
      </vt:variant>
      <vt:variant>
        <vt:lpwstr>_Toc38537182</vt:lpwstr>
      </vt:variant>
      <vt:variant>
        <vt:i4>1835065</vt:i4>
      </vt:variant>
      <vt:variant>
        <vt:i4>182</vt:i4>
      </vt:variant>
      <vt:variant>
        <vt:i4>0</vt:i4>
      </vt:variant>
      <vt:variant>
        <vt:i4>5</vt:i4>
      </vt:variant>
      <vt:variant>
        <vt:lpwstr/>
      </vt:variant>
      <vt:variant>
        <vt:lpwstr>_Toc38537181</vt:lpwstr>
      </vt:variant>
      <vt:variant>
        <vt:i4>1900601</vt:i4>
      </vt:variant>
      <vt:variant>
        <vt:i4>176</vt:i4>
      </vt:variant>
      <vt:variant>
        <vt:i4>0</vt:i4>
      </vt:variant>
      <vt:variant>
        <vt:i4>5</vt:i4>
      </vt:variant>
      <vt:variant>
        <vt:lpwstr/>
      </vt:variant>
      <vt:variant>
        <vt:lpwstr>_Toc38537180</vt:lpwstr>
      </vt:variant>
      <vt:variant>
        <vt:i4>1310774</vt:i4>
      </vt:variant>
      <vt:variant>
        <vt:i4>170</vt:i4>
      </vt:variant>
      <vt:variant>
        <vt:i4>0</vt:i4>
      </vt:variant>
      <vt:variant>
        <vt:i4>5</vt:i4>
      </vt:variant>
      <vt:variant>
        <vt:lpwstr/>
      </vt:variant>
      <vt:variant>
        <vt:lpwstr>_Toc38537179</vt:lpwstr>
      </vt:variant>
      <vt:variant>
        <vt:i4>1376310</vt:i4>
      </vt:variant>
      <vt:variant>
        <vt:i4>164</vt:i4>
      </vt:variant>
      <vt:variant>
        <vt:i4>0</vt:i4>
      </vt:variant>
      <vt:variant>
        <vt:i4>5</vt:i4>
      </vt:variant>
      <vt:variant>
        <vt:lpwstr/>
      </vt:variant>
      <vt:variant>
        <vt:lpwstr>_Toc38537178</vt:lpwstr>
      </vt:variant>
      <vt:variant>
        <vt:i4>1703990</vt:i4>
      </vt:variant>
      <vt:variant>
        <vt:i4>158</vt:i4>
      </vt:variant>
      <vt:variant>
        <vt:i4>0</vt:i4>
      </vt:variant>
      <vt:variant>
        <vt:i4>5</vt:i4>
      </vt:variant>
      <vt:variant>
        <vt:lpwstr/>
      </vt:variant>
      <vt:variant>
        <vt:lpwstr>_Toc38537177</vt:lpwstr>
      </vt:variant>
      <vt:variant>
        <vt:i4>1769526</vt:i4>
      </vt:variant>
      <vt:variant>
        <vt:i4>152</vt:i4>
      </vt:variant>
      <vt:variant>
        <vt:i4>0</vt:i4>
      </vt:variant>
      <vt:variant>
        <vt:i4>5</vt:i4>
      </vt:variant>
      <vt:variant>
        <vt:lpwstr/>
      </vt:variant>
      <vt:variant>
        <vt:lpwstr>_Toc38537176</vt:lpwstr>
      </vt:variant>
      <vt:variant>
        <vt:i4>1572918</vt:i4>
      </vt:variant>
      <vt:variant>
        <vt:i4>146</vt:i4>
      </vt:variant>
      <vt:variant>
        <vt:i4>0</vt:i4>
      </vt:variant>
      <vt:variant>
        <vt:i4>5</vt:i4>
      </vt:variant>
      <vt:variant>
        <vt:lpwstr/>
      </vt:variant>
      <vt:variant>
        <vt:lpwstr>_Toc38537175</vt:lpwstr>
      </vt:variant>
      <vt:variant>
        <vt:i4>1638454</vt:i4>
      </vt:variant>
      <vt:variant>
        <vt:i4>140</vt:i4>
      </vt:variant>
      <vt:variant>
        <vt:i4>0</vt:i4>
      </vt:variant>
      <vt:variant>
        <vt:i4>5</vt:i4>
      </vt:variant>
      <vt:variant>
        <vt:lpwstr/>
      </vt:variant>
      <vt:variant>
        <vt:lpwstr>_Toc38537174</vt:lpwstr>
      </vt:variant>
      <vt:variant>
        <vt:i4>1966134</vt:i4>
      </vt:variant>
      <vt:variant>
        <vt:i4>134</vt:i4>
      </vt:variant>
      <vt:variant>
        <vt:i4>0</vt:i4>
      </vt:variant>
      <vt:variant>
        <vt:i4>5</vt:i4>
      </vt:variant>
      <vt:variant>
        <vt:lpwstr/>
      </vt:variant>
      <vt:variant>
        <vt:lpwstr>_Toc38537173</vt:lpwstr>
      </vt:variant>
      <vt:variant>
        <vt:i4>2031670</vt:i4>
      </vt:variant>
      <vt:variant>
        <vt:i4>128</vt:i4>
      </vt:variant>
      <vt:variant>
        <vt:i4>0</vt:i4>
      </vt:variant>
      <vt:variant>
        <vt:i4>5</vt:i4>
      </vt:variant>
      <vt:variant>
        <vt:lpwstr/>
      </vt:variant>
      <vt:variant>
        <vt:lpwstr>_Toc38537172</vt:lpwstr>
      </vt:variant>
      <vt:variant>
        <vt:i4>1835062</vt:i4>
      </vt:variant>
      <vt:variant>
        <vt:i4>122</vt:i4>
      </vt:variant>
      <vt:variant>
        <vt:i4>0</vt:i4>
      </vt:variant>
      <vt:variant>
        <vt:i4>5</vt:i4>
      </vt:variant>
      <vt:variant>
        <vt:lpwstr/>
      </vt:variant>
      <vt:variant>
        <vt:lpwstr>_Toc38537171</vt:lpwstr>
      </vt:variant>
      <vt:variant>
        <vt:i4>1900598</vt:i4>
      </vt:variant>
      <vt:variant>
        <vt:i4>116</vt:i4>
      </vt:variant>
      <vt:variant>
        <vt:i4>0</vt:i4>
      </vt:variant>
      <vt:variant>
        <vt:i4>5</vt:i4>
      </vt:variant>
      <vt:variant>
        <vt:lpwstr/>
      </vt:variant>
      <vt:variant>
        <vt:lpwstr>_Toc38537170</vt:lpwstr>
      </vt:variant>
      <vt:variant>
        <vt:i4>1310775</vt:i4>
      </vt:variant>
      <vt:variant>
        <vt:i4>110</vt:i4>
      </vt:variant>
      <vt:variant>
        <vt:i4>0</vt:i4>
      </vt:variant>
      <vt:variant>
        <vt:i4>5</vt:i4>
      </vt:variant>
      <vt:variant>
        <vt:lpwstr/>
      </vt:variant>
      <vt:variant>
        <vt:lpwstr>_Toc38537169</vt:lpwstr>
      </vt:variant>
      <vt:variant>
        <vt:i4>1376311</vt:i4>
      </vt:variant>
      <vt:variant>
        <vt:i4>104</vt:i4>
      </vt:variant>
      <vt:variant>
        <vt:i4>0</vt:i4>
      </vt:variant>
      <vt:variant>
        <vt:i4>5</vt:i4>
      </vt:variant>
      <vt:variant>
        <vt:lpwstr/>
      </vt:variant>
      <vt:variant>
        <vt:lpwstr>_Toc38537168</vt:lpwstr>
      </vt:variant>
      <vt:variant>
        <vt:i4>1703991</vt:i4>
      </vt:variant>
      <vt:variant>
        <vt:i4>98</vt:i4>
      </vt:variant>
      <vt:variant>
        <vt:i4>0</vt:i4>
      </vt:variant>
      <vt:variant>
        <vt:i4>5</vt:i4>
      </vt:variant>
      <vt:variant>
        <vt:lpwstr/>
      </vt:variant>
      <vt:variant>
        <vt:lpwstr>_Toc38537167</vt:lpwstr>
      </vt:variant>
      <vt:variant>
        <vt:i4>1769527</vt:i4>
      </vt:variant>
      <vt:variant>
        <vt:i4>92</vt:i4>
      </vt:variant>
      <vt:variant>
        <vt:i4>0</vt:i4>
      </vt:variant>
      <vt:variant>
        <vt:i4>5</vt:i4>
      </vt:variant>
      <vt:variant>
        <vt:lpwstr/>
      </vt:variant>
      <vt:variant>
        <vt:lpwstr>_Toc38537166</vt:lpwstr>
      </vt:variant>
      <vt:variant>
        <vt:i4>1966135</vt:i4>
      </vt:variant>
      <vt:variant>
        <vt:i4>86</vt:i4>
      </vt:variant>
      <vt:variant>
        <vt:i4>0</vt:i4>
      </vt:variant>
      <vt:variant>
        <vt:i4>5</vt:i4>
      </vt:variant>
      <vt:variant>
        <vt:lpwstr/>
      </vt:variant>
      <vt:variant>
        <vt:lpwstr>_Toc38537163</vt:lpwstr>
      </vt:variant>
      <vt:variant>
        <vt:i4>2031671</vt:i4>
      </vt:variant>
      <vt:variant>
        <vt:i4>80</vt:i4>
      </vt:variant>
      <vt:variant>
        <vt:i4>0</vt:i4>
      </vt:variant>
      <vt:variant>
        <vt:i4>5</vt:i4>
      </vt:variant>
      <vt:variant>
        <vt:lpwstr/>
      </vt:variant>
      <vt:variant>
        <vt:lpwstr>_Toc38537162</vt:lpwstr>
      </vt:variant>
      <vt:variant>
        <vt:i4>1835063</vt:i4>
      </vt:variant>
      <vt:variant>
        <vt:i4>74</vt:i4>
      </vt:variant>
      <vt:variant>
        <vt:i4>0</vt:i4>
      </vt:variant>
      <vt:variant>
        <vt:i4>5</vt:i4>
      </vt:variant>
      <vt:variant>
        <vt:lpwstr/>
      </vt:variant>
      <vt:variant>
        <vt:lpwstr>_Toc38537161</vt:lpwstr>
      </vt:variant>
      <vt:variant>
        <vt:i4>1900599</vt:i4>
      </vt:variant>
      <vt:variant>
        <vt:i4>68</vt:i4>
      </vt:variant>
      <vt:variant>
        <vt:i4>0</vt:i4>
      </vt:variant>
      <vt:variant>
        <vt:i4>5</vt:i4>
      </vt:variant>
      <vt:variant>
        <vt:lpwstr/>
      </vt:variant>
      <vt:variant>
        <vt:lpwstr>_Toc38537160</vt:lpwstr>
      </vt:variant>
      <vt:variant>
        <vt:i4>1310772</vt:i4>
      </vt:variant>
      <vt:variant>
        <vt:i4>62</vt:i4>
      </vt:variant>
      <vt:variant>
        <vt:i4>0</vt:i4>
      </vt:variant>
      <vt:variant>
        <vt:i4>5</vt:i4>
      </vt:variant>
      <vt:variant>
        <vt:lpwstr/>
      </vt:variant>
      <vt:variant>
        <vt:lpwstr>_Toc38537159</vt:lpwstr>
      </vt:variant>
      <vt:variant>
        <vt:i4>1376308</vt:i4>
      </vt:variant>
      <vt:variant>
        <vt:i4>56</vt:i4>
      </vt:variant>
      <vt:variant>
        <vt:i4>0</vt:i4>
      </vt:variant>
      <vt:variant>
        <vt:i4>5</vt:i4>
      </vt:variant>
      <vt:variant>
        <vt:lpwstr/>
      </vt:variant>
      <vt:variant>
        <vt:lpwstr>_Toc38537158</vt:lpwstr>
      </vt:variant>
      <vt:variant>
        <vt:i4>1703988</vt:i4>
      </vt:variant>
      <vt:variant>
        <vt:i4>50</vt:i4>
      </vt:variant>
      <vt:variant>
        <vt:i4>0</vt:i4>
      </vt:variant>
      <vt:variant>
        <vt:i4>5</vt:i4>
      </vt:variant>
      <vt:variant>
        <vt:lpwstr/>
      </vt:variant>
      <vt:variant>
        <vt:lpwstr>_Toc38537157</vt:lpwstr>
      </vt:variant>
      <vt:variant>
        <vt:i4>1769524</vt:i4>
      </vt:variant>
      <vt:variant>
        <vt:i4>44</vt:i4>
      </vt:variant>
      <vt:variant>
        <vt:i4>0</vt:i4>
      </vt:variant>
      <vt:variant>
        <vt:i4>5</vt:i4>
      </vt:variant>
      <vt:variant>
        <vt:lpwstr/>
      </vt:variant>
      <vt:variant>
        <vt:lpwstr>_Toc38537156</vt:lpwstr>
      </vt:variant>
      <vt:variant>
        <vt:i4>1572916</vt:i4>
      </vt:variant>
      <vt:variant>
        <vt:i4>38</vt:i4>
      </vt:variant>
      <vt:variant>
        <vt:i4>0</vt:i4>
      </vt:variant>
      <vt:variant>
        <vt:i4>5</vt:i4>
      </vt:variant>
      <vt:variant>
        <vt:lpwstr/>
      </vt:variant>
      <vt:variant>
        <vt:lpwstr>_Toc38537155</vt:lpwstr>
      </vt:variant>
      <vt:variant>
        <vt:i4>1638452</vt:i4>
      </vt:variant>
      <vt:variant>
        <vt:i4>32</vt:i4>
      </vt:variant>
      <vt:variant>
        <vt:i4>0</vt:i4>
      </vt:variant>
      <vt:variant>
        <vt:i4>5</vt:i4>
      </vt:variant>
      <vt:variant>
        <vt:lpwstr/>
      </vt:variant>
      <vt:variant>
        <vt:lpwstr>_Toc38537154</vt:lpwstr>
      </vt:variant>
      <vt:variant>
        <vt:i4>1966132</vt:i4>
      </vt:variant>
      <vt:variant>
        <vt:i4>26</vt:i4>
      </vt:variant>
      <vt:variant>
        <vt:i4>0</vt:i4>
      </vt:variant>
      <vt:variant>
        <vt:i4>5</vt:i4>
      </vt:variant>
      <vt:variant>
        <vt:lpwstr/>
      </vt:variant>
      <vt:variant>
        <vt:lpwstr>_Toc38537153</vt:lpwstr>
      </vt:variant>
      <vt:variant>
        <vt:i4>2031668</vt:i4>
      </vt:variant>
      <vt:variant>
        <vt:i4>20</vt:i4>
      </vt:variant>
      <vt:variant>
        <vt:i4>0</vt:i4>
      </vt:variant>
      <vt:variant>
        <vt:i4>5</vt:i4>
      </vt:variant>
      <vt:variant>
        <vt:lpwstr/>
      </vt:variant>
      <vt:variant>
        <vt:lpwstr>_Toc38537152</vt:lpwstr>
      </vt:variant>
      <vt:variant>
        <vt:i4>1835060</vt:i4>
      </vt:variant>
      <vt:variant>
        <vt:i4>14</vt:i4>
      </vt:variant>
      <vt:variant>
        <vt:i4>0</vt:i4>
      </vt:variant>
      <vt:variant>
        <vt:i4>5</vt:i4>
      </vt:variant>
      <vt:variant>
        <vt:lpwstr/>
      </vt:variant>
      <vt:variant>
        <vt:lpwstr>_Toc38537151</vt:lpwstr>
      </vt:variant>
      <vt:variant>
        <vt:i4>1900596</vt:i4>
      </vt:variant>
      <vt:variant>
        <vt:i4>8</vt:i4>
      </vt:variant>
      <vt:variant>
        <vt:i4>0</vt:i4>
      </vt:variant>
      <vt:variant>
        <vt:i4>5</vt:i4>
      </vt:variant>
      <vt:variant>
        <vt:lpwstr/>
      </vt:variant>
      <vt:variant>
        <vt:lpwstr>_Toc38537150</vt:lpwstr>
      </vt:variant>
      <vt:variant>
        <vt:i4>1310773</vt:i4>
      </vt:variant>
      <vt:variant>
        <vt:i4>2</vt:i4>
      </vt:variant>
      <vt:variant>
        <vt:i4>0</vt:i4>
      </vt:variant>
      <vt:variant>
        <vt:i4>5</vt:i4>
      </vt:variant>
      <vt:variant>
        <vt:lpwstr/>
      </vt:variant>
      <vt:variant>
        <vt:lpwstr>_Toc38537149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Katja Trpotec Veber</cp:lastModifiedBy>
  <cp:revision>23</cp:revision>
  <cp:lastPrinted>2024-04-24T05:28:00Z</cp:lastPrinted>
  <dcterms:created xsi:type="dcterms:W3CDTF">2026-03-04T07:56:00Z</dcterms:created>
  <dcterms:modified xsi:type="dcterms:W3CDTF">2026-08-13T10:33:00Z</dcterms:modified>
</cp:coreProperties>
</file>